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7A6" w:rsidRPr="001B7F9B" w:rsidRDefault="000777A6" w:rsidP="00377CA8">
      <w:pPr>
        <w:pStyle w:val="Heading5"/>
        <w:rPr>
          <w:b w:val="0"/>
          <w:bCs/>
          <w:sz w:val="48"/>
          <w:szCs w:val="32"/>
          <w:rtl/>
          <w:lang w:bidi="ar-IQ"/>
        </w:rPr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-36pt;width:81pt;height:45pt;z-index:251654656" strokecolor="white">
            <v:textbox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b/>
                      <w:bCs/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  <w:lang w:bidi="ar-IQ"/>
                    </w:rPr>
                    <w:t>26</w:t>
                  </w:r>
                </w:p>
              </w:txbxContent>
            </v:textbox>
          </v:shape>
        </w:pict>
      </w:r>
      <w:r w:rsidRPr="001B7F9B">
        <w:rPr>
          <w:b w:val="0"/>
          <w:bCs/>
          <w:sz w:val="48"/>
          <w:szCs w:val="32"/>
          <w:rtl/>
          <w:lang w:bidi="ar-IQ"/>
        </w:rPr>
        <w:t>الم</w:t>
      </w:r>
      <w:r w:rsidRPr="001B7F9B">
        <w:rPr>
          <w:b w:val="0"/>
          <w:bCs/>
          <w:sz w:val="48"/>
          <w:szCs w:val="32"/>
          <w:rtl/>
        </w:rPr>
        <w:t>لحق  (1)</w:t>
      </w:r>
    </w:p>
    <w:p w:rsidR="000777A6" w:rsidRPr="00B61393" w:rsidRDefault="000777A6" w:rsidP="00F43575">
      <w:pPr>
        <w:jc w:val="center"/>
        <w:rPr>
          <w:rFonts w:ascii="Arial" w:hAnsi="Arial"/>
          <w:b/>
          <w:bCs/>
          <w:sz w:val="32"/>
          <w:szCs w:val="32"/>
        </w:rPr>
      </w:pPr>
      <w:r w:rsidRPr="00B61393">
        <w:rPr>
          <w:rFonts w:ascii="Arial" w:hAnsi="Arial"/>
          <w:b/>
          <w:bCs/>
          <w:sz w:val="32"/>
          <w:szCs w:val="32"/>
          <w:rtl/>
          <w:lang w:bidi="ar-IQ"/>
        </w:rPr>
        <w:t>يبين أسماء السادة الخبراء الذين تمت مقابلتهم</w:t>
      </w:r>
    </w:p>
    <w:p w:rsidR="000777A6" w:rsidRDefault="000777A6" w:rsidP="008670F6"/>
    <w:tbl>
      <w:tblPr>
        <w:tblpPr w:leftFromText="180" w:rightFromText="180" w:vertAnchor="text" w:horzAnchor="margin" w:tblpY="62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13"/>
        <w:gridCol w:w="2197"/>
        <w:gridCol w:w="1397"/>
        <w:gridCol w:w="2958"/>
        <w:gridCol w:w="1457"/>
      </w:tblGrid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2197" w:type="dxa"/>
            <w:shd w:val="clear" w:color="auto" w:fill="B3B3B3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الاسم</w:t>
            </w:r>
          </w:p>
        </w:tc>
        <w:tc>
          <w:tcPr>
            <w:tcW w:w="1397" w:type="dxa"/>
            <w:shd w:val="clear" w:color="auto" w:fill="B3B3B3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اللقب العلمي</w:t>
            </w:r>
          </w:p>
        </w:tc>
        <w:tc>
          <w:tcPr>
            <w:tcW w:w="2958" w:type="dxa"/>
            <w:shd w:val="clear" w:color="auto" w:fill="B3B3B3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الاختصاص</w:t>
            </w:r>
          </w:p>
        </w:tc>
        <w:tc>
          <w:tcPr>
            <w:tcW w:w="1457" w:type="dxa"/>
            <w:shd w:val="clear" w:color="auto" w:fill="B3B3B3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مكان العمل</w:t>
            </w:r>
          </w:p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محمدجاسم</w:t>
            </w:r>
            <w:r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الياسري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أ.د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القياس والتقويم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جامعة بابل</w:t>
            </w: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tabs>
                <w:tab w:val="left" w:pos="0"/>
              </w:tabs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قاسم الخاقاني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أ.د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علوم الحركة/بايوميكانيك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جامعة الكوفة</w:t>
            </w: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3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مازن عبد الهادي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أ.د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علوم الحركة/العاب المضرب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 xml:space="preserve">جامعة بابل </w:t>
            </w: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احمد يوسف متعب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أ.د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علم التدريب الرياضي/كرة اليد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جامعة بابل</w:t>
            </w: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5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سامر يوسف متعب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أ.د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علوم الحركة /كرة يد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 xml:space="preserve">جامعة بابل </w:t>
            </w: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6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ناهدة عبد زيد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أ.د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علوم الحركة/الكرة الطائرة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جامعة بابل</w:t>
            </w: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 xml:space="preserve">7 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جمال صبري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أ.م.د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علم التدريب الرياضي-كرة السلة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جامعة بابل</w:t>
            </w: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8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محمد جاسم محمد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أ.م.د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علوم الحركة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 xml:space="preserve">جامعة بابل </w:t>
            </w: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9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مازن هادي كزار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أ.م.د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علوم الحركة/العاب مضرب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جامعة بابل</w:t>
            </w:r>
          </w:p>
        </w:tc>
      </w:tr>
      <w:tr w:rsidR="000777A6" w:rsidRPr="00A7579D" w:rsidTr="004E1D68">
        <w:tc>
          <w:tcPr>
            <w:tcW w:w="513" w:type="dxa"/>
            <w:shd w:val="clear" w:color="auto" w:fill="BFBFBF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10</w:t>
            </w:r>
          </w:p>
        </w:tc>
        <w:tc>
          <w:tcPr>
            <w:tcW w:w="2197" w:type="dxa"/>
          </w:tcPr>
          <w:p w:rsidR="000777A6" w:rsidRPr="00A7579D" w:rsidRDefault="000777A6" w:rsidP="00A7579D">
            <w:pPr>
              <w:bidi/>
              <w:spacing w:line="480" w:lineRule="auto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 xml:space="preserve">حذيفه ابراهيم </w:t>
            </w:r>
          </w:p>
        </w:tc>
        <w:tc>
          <w:tcPr>
            <w:tcW w:w="139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م.د</w:t>
            </w:r>
          </w:p>
        </w:tc>
        <w:tc>
          <w:tcPr>
            <w:tcW w:w="2958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علوم الحركة/العاب مضرب</w:t>
            </w:r>
          </w:p>
        </w:tc>
        <w:tc>
          <w:tcPr>
            <w:tcW w:w="1457" w:type="dxa"/>
          </w:tcPr>
          <w:p w:rsidR="000777A6" w:rsidRPr="00A7579D" w:rsidRDefault="000777A6" w:rsidP="00A7579D">
            <w:pPr>
              <w:bidi/>
              <w:spacing w:line="480" w:lineRule="auto"/>
              <w:jc w:val="center"/>
              <w:rPr>
                <w:rFonts w:cs="Simplified Arabic"/>
                <w:b/>
                <w:bCs/>
                <w:sz w:val="26"/>
                <w:szCs w:val="26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  <w:t>جامعة بابل</w:t>
            </w:r>
          </w:p>
        </w:tc>
      </w:tr>
    </w:tbl>
    <w:p w:rsidR="000777A6" w:rsidRDefault="000777A6" w:rsidP="008670F6"/>
    <w:p w:rsidR="000777A6" w:rsidRDefault="000777A6" w:rsidP="008670F6"/>
    <w:p w:rsidR="000777A6" w:rsidRDefault="000777A6" w:rsidP="008670F6"/>
    <w:p w:rsidR="000777A6" w:rsidRDefault="000777A6" w:rsidP="008670F6"/>
    <w:p w:rsidR="000777A6" w:rsidRDefault="000777A6" w:rsidP="008670F6"/>
    <w:p w:rsidR="000777A6" w:rsidRDefault="000777A6" w:rsidP="008670F6"/>
    <w:p w:rsidR="000777A6" w:rsidRDefault="000777A6" w:rsidP="008670F6"/>
    <w:p w:rsidR="000777A6" w:rsidRDefault="000777A6" w:rsidP="008670F6"/>
    <w:p w:rsidR="000777A6" w:rsidRDefault="000777A6" w:rsidP="00E17822">
      <w:pPr>
        <w:jc w:val="center"/>
        <w:rPr>
          <w:rFonts w:cs="Simplified Arabic"/>
          <w:b/>
          <w:bCs/>
          <w:sz w:val="38"/>
          <w:szCs w:val="38"/>
          <w:lang w:bidi="ar-IQ"/>
        </w:rPr>
      </w:pPr>
    </w:p>
    <w:p w:rsidR="000777A6" w:rsidRPr="00B61393" w:rsidRDefault="000777A6" w:rsidP="00E1782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noProof/>
          <w:lang w:eastAsia="en-US"/>
        </w:rPr>
        <w:pict>
          <v:shape id="_x0000_s1027" type="#_x0000_t202" style="position:absolute;left:0;text-align:left;margin-left:-9pt;margin-top:-36pt;width:81pt;height:45pt;z-index:251655680" strokecolor="white">
            <v:textbox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127</w:t>
                  </w:r>
                </w:p>
              </w:txbxContent>
            </v:textbox>
          </v:shape>
        </w:pict>
      </w:r>
      <w:r>
        <w:rPr>
          <w:rFonts w:cs="Simplified Arabic"/>
          <w:b/>
          <w:bCs/>
          <w:sz w:val="32"/>
          <w:szCs w:val="32"/>
          <w:rtl/>
          <w:lang w:bidi="ar-IQ"/>
        </w:rPr>
        <w:t>ال</w:t>
      </w:r>
      <w:r w:rsidRPr="00B61393">
        <w:rPr>
          <w:rFonts w:cs="Simplified Arabic"/>
          <w:b/>
          <w:bCs/>
          <w:sz w:val="32"/>
          <w:szCs w:val="32"/>
          <w:rtl/>
          <w:lang w:bidi="ar-IQ"/>
        </w:rPr>
        <w:t>ملحق (2)</w:t>
      </w:r>
    </w:p>
    <w:p w:rsidR="000777A6" w:rsidRPr="00B61393" w:rsidRDefault="000777A6" w:rsidP="00E17822">
      <w:pPr>
        <w:jc w:val="center"/>
        <w:rPr>
          <w:rFonts w:cs="Simplified Arabic"/>
          <w:b/>
          <w:bCs/>
          <w:sz w:val="32"/>
          <w:szCs w:val="32"/>
          <w:lang w:bidi="ar-IQ"/>
        </w:rPr>
      </w:pPr>
      <w:r w:rsidRPr="00B61393">
        <w:rPr>
          <w:rFonts w:cs="Simplified Arabic"/>
          <w:b/>
          <w:bCs/>
          <w:sz w:val="32"/>
          <w:szCs w:val="32"/>
          <w:rtl/>
          <w:lang w:bidi="ar-IQ"/>
        </w:rPr>
        <w:t>أسماء السادة الخبراء والمختصين في تنس الطاولة الذين تمت مقابلتهم او الاتصال بهم</w:t>
      </w:r>
    </w:p>
    <w:p w:rsidR="000777A6" w:rsidRDefault="000777A6" w:rsidP="00E17822">
      <w:pPr>
        <w:jc w:val="center"/>
        <w:rPr>
          <w:rFonts w:cs="Simplified Arabic"/>
          <w:b/>
          <w:bCs/>
          <w:sz w:val="38"/>
          <w:szCs w:val="38"/>
          <w:rtl/>
          <w:lang w:bidi="ar-IQ"/>
        </w:rPr>
      </w:pPr>
    </w:p>
    <w:tbl>
      <w:tblPr>
        <w:bidiVisual/>
        <w:tblW w:w="8820" w:type="dxa"/>
        <w:tblInd w:w="-1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569"/>
        <w:gridCol w:w="2133"/>
        <w:gridCol w:w="6118"/>
      </w:tblGrid>
      <w:tr w:rsidR="000777A6" w:rsidRPr="00A7579D" w:rsidTr="004E1D68">
        <w:trPr>
          <w:trHeight w:val="581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133" w:type="dxa"/>
            <w:shd w:val="clear" w:color="auto" w:fill="D9D9D9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6118" w:type="dxa"/>
            <w:shd w:val="clear" w:color="auto" w:fill="D9D9D9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الصفة</w:t>
            </w:r>
          </w:p>
        </w:tc>
      </w:tr>
      <w:tr w:rsidR="000777A6" w:rsidRPr="00A7579D" w:rsidTr="004E1D68">
        <w:trPr>
          <w:trHeight w:val="431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133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مهدي خوش مرام</w:t>
            </w:r>
          </w:p>
        </w:tc>
        <w:tc>
          <w:tcPr>
            <w:tcW w:w="6118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لاعب منتخب ايران سابقا /مدرب كرمنشاه</w:t>
            </w:r>
          </w:p>
        </w:tc>
      </w:tr>
      <w:tr w:rsidR="000777A6" w:rsidRPr="00A7579D" w:rsidTr="004E1D68">
        <w:trPr>
          <w:trHeight w:val="431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133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محسن الهاشمي</w:t>
            </w:r>
          </w:p>
        </w:tc>
        <w:tc>
          <w:tcPr>
            <w:tcW w:w="6118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مدرب المنتخب الوطني العراقي/سابقاً</w:t>
            </w:r>
          </w:p>
        </w:tc>
      </w:tr>
      <w:tr w:rsidR="000777A6" w:rsidRPr="00A7579D" w:rsidTr="004E1D68">
        <w:trPr>
          <w:trHeight w:val="431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133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محمد جبار</w:t>
            </w:r>
          </w:p>
        </w:tc>
        <w:tc>
          <w:tcPr>
            <w:tcW w:w="6118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مدرب نادي الغرافة قطر/لاعب دولي سابق</w:t>
            </w:r>
          </w:p>
        </w:tc>
      </w:tr>
      <w:tr w:rsidR="000777A6" w:rsidRPr="00A7579D" w:rsidTr="004E1D68">
        <w:trPr>
          <w:trHeight w:val="415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133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جمال جلال</w:t>
            </w:r>
          </w:p>
        </w:tc>
        <w:tc>
          <w:tcPr>
            <w:tcW w:w="6118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مدرب المنتخب الوطني العراقي للمعاقينً</w:t>
            </w:r>
          </w:p>
        </w:tc>
      </w:tr>
      <w:tr w:rsidR="000777A6" w:rsidRPr="00A7579D" w:rsidTr="004E1D68">
        <w:trPr>
          <w:trHeight w:val="431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133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حسين عزيز</w:t>
            </w:r>
          </w:p>
        </w:tc>
        <w:tc>
          <w:tcPr>
            <w:tcW w:w="6118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بطل العرب للناشئين سابقا/ ومدرب حاليا</w:t>
            </w:r>
          </w:p>
        </w:tc>
      </w:tr>
      <w:tr w:rsidR="000777A6" w:rsidRPr="00A7579D" w:rsidTr="004E1D68">
        <w:trPr>
          <w:trHeight w:val="431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133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سالم عبد الرزاق</w:t>
            </w:r>
          </w:p>
        </w:tc>
        <w:tc>
          <w:tcPr>
            <w:tcW w:w="6118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لاعب دولي سابق /حاصل على شهادات تدريب دولية</w:t>
            </w:r>
          </w:p>
        </w:tc>
      </w:tr>
      <w:tr w:rsidR="000777A6" w:rsidRPr="00A7579D" w:rsidTr="004E1D68">
        <w:trPr>
          <w:trHeight w:val="415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133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b/>
                <w:bCs/>
                <w:sz w:val="32"/>
                <w:szCs w:val="32"/>
                <w:rtl/>
              </w:rPr>
              <w:t>مؤيد حميد</w:t>
            </w:r>
          </w:p>
        </w:tc>
        <w:tc>
          <w:tcPr>
            <w:tcW w:w="6118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مدرب المنتخب الوطني العراقي للناشئين</w:t>
            </w:r>
          </w:p>
        </w:tc>
      </w:tr>
      <w:tr w:rsidR="000777A6" w:rsidRPr="00A7579D" w:rsidTr="004E1D68">
        <w:trPr>
          <w:trHeight w:val="431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2133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كفاح محسن</w:t>
            </w:r>
          </w:p>
        </w:tc>
        <w:tc>
          <w:tcPr>
            <w:tcW w:w="6118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لاعب المنتخب الوطني العراقي/سابقا</w:t>
            </w:r>
          </w:p>
        </w:tc>
      </w:tr>
      <w:tr w:rsidR="000777A6" w:rsidRPr="00A7579D" w:rsidTr="004E1D68">
        <w:trPr>
          <w:trHeight w:val="584"/>
        </w:trPr>
        <w:tc>
          <w:tcPr>
            <w:tcW w:w="569" w:type="dxa"/>
            <w:shd w:val="clear" w:color="auto" w:fill="BFBFBF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2133" w:type="dxa"/>
            <w:vAlign w:val="center"/>
          </w:tcPr>
          <w:p w:rsidR="000777A6" w:rsidRPr="00A7579D" w:rsidRDefault="000777A6" w:rsidP="00A7579D">
            <w:pPr>
              <w:spacing w:line="360" w:lineRule="auto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حسين الشكري</w:t>
            </w:r>
          </w:p>
        </w:tc>
        <w:tc>
          <w:tcPr>
            <w:tcW w:w="6118" w:type="dxa"/>
            <w:vAlign w:val="center"/>
          </w:tcPr>
          <w:p w:rsidR="000777A6" w:rsidRPr="00A7579D" w:rsidRDefault="000777A6" w:rsidP="00A7579D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A7579D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مدرب محلي/حاصل على شهادات تدريبية</w:t>
            </w:r>
          </w:p>
        </w:tc>
      </w:tr>
    </w:tbl>
    <w:p w:rsidR="000777A6" w:rsidRDefault="000777A6" w:rsidP="00E17822">
      <w:pPr>
        <w:rPr>
          <w:lang w:bidi="ar-IQ"/>
        </w:rPr>
      </w:pPr>
      <w:r>
        <w:rPr>
          <w:lang w:bidi="ar-IQ"/>
        </w:rPr>
        <w:t>1</w:t>
      </w:r>
    </w:p>
    <w:p w:rsidR="000777A6" w:rsidRDefault="000777A6" w:rsidP="00E17822">
      <w:pPr>
        <w:rPr>
          <w:rtl/>
          <w:lang w:bidi="ar-IQ"/>
        </w:rPr>
      </w:pPr>
    </w:p>
    <w:p w:rsidR="000777A6" w:rsidRPr="00E17822" w:rsidRDefault="000777A6" w:rsidP="00E17822">
      <w:pPr>
        <w:rPr>
          <w:lang w:bidi="ar-IQ"/>
        </w:rPr>
      </w:pPr>
    </w:p>
    <w:p w:rsidR="000777A6" w:rsidRDefault="000777A6" w:rsidP="00C11772">
      <w:pPr>
        <w:pStyle w:val="Heading5"/>
        <w:rPr>
          <w:rtl/>
          <w:lang w:bidi="ar-IQ"/>
        </w:rPr>
      </w:pPr>
    </w:p>
    <w:p w:rsidR="000777A6" w:rsidRDefault="000777A6" w:rsidP="0043566B">
      <w:pPr>
        <w:rPr>
          <w:lang w:bidi="ar-IQ"/>
        </w:rPr>
      </w:pPr>
    </w:p>
    <w:p w:rsidR="000777A6" w:rsidRDefault="000777A6" w:rsidP="0043566B">
      <w:pPr>
        <w:rPr>
          <w:lang w:bidi="ar-IQ"/>
        </w:rPr>
      </w:pPr>
    </w:p>
    <w:p w:rsidR="000777A6" w:rsidRDefault="000777A6" w:rsidP="0043566B">
      <w:pPr>
        <w:rPr>
          <w:rtl/>
          <w:lang w:bidi="ar-IQ"/>
        </w:rPr>
      </w:pPr>
    </w:p>
    <w:p w:rsidR="000777A6" w:rsidRDefault="000777A6" w:rsidP="0043566B">
      <w:pPr>
        <w:rPr>
          <w:rtl/>
          <w:lang w:bidi="ar-IQ"/>
        </w:rPr>
      </w:pPr>
    </w:p>
    <w:p w:rsidR="000777A6" w:rsidRDefault="000777A6" w:rsidP="0043566B">
      <w:pPr>
        <w:rPr>
          <w:rtl/>
          <w:lang w:bidi="ar-IQ"/>
        </w:rPr>
      </w:pPr>
    </w:p>
    <w:p w:rsidR="000777A6" w:rsidRDefault="000777A6" w:rsidP="0043566B">
      <w:pPr>
        <w:rPr>
          <w:rtl/>
          <w:lang w:bidi="ar-IQ"/>
        </w:rPr>
      </w:pPr>
    </w:p>
    <w:p w:rsidR="000777A6" w:rsidRDefault="000777A6" w:rsidP="0043566B">
      <w:pPr>
        <w:rPr>
          <w:lang w:bidi="ar-IQ"/>
        </w:rPr>
      </w:pPr>
    </w:p>
    <w:p w:rsidR="000777A6" w:rsidRDefault="000777A6" w:rsidP="0043566B">
      <w:pPr>
        <w:rPr>
          <w:lang w:bidi="ar-IQ"/>
        </w:rPr>
      </w:pPr>
    </w:p>
    <w:p w:rsidR="000777A6" w:rsidRPr="001B7F9B" w:rsidRDefault="000777A6" w:rsidP="00CB12F6">
      <w:pPr>
        <w:pStyle w:val="Heading5"/>
        <w:rPr>
          <w:b w:val="0"/>
          <w:bCs/>
          <w:sz w:val="48"/>
          <w:szCs w:val="32"/>
          <w:rtl/>
          <w:lang w:bidi="ar-IQ"/>
        </w:rPr>
      </w:pPr>
      <w:r>
        <w:rPr>
          <w:noProof/>
          <w:lang w:eastAsia="en-US"/>
        </w:rPr>
        <w:pict>
          <v:shape id="_x0000_s1028" type="#_x0000_t202" style="position:absolute;left:0;text-align:left;margin-left:0;margin-top:-36pt;width:81pt;height:54pt;z-index:251656704" strokecolor="white">
            <v:textbox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b/>
                      <w:bCs/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  <w:r>
                    <w:rPr>
                      <w:bCs/>
                      <w:color w:val="000000"/>
                      <w:sz w:val="28"/>
                      <w:szCs w:val="28"/>
                      <w:rtl/>
                      <w:lang w:bidi="ar-IQ"/>
                    </w:rPr>
                    <w:t>28</w:t>
                  </w:r>
                </w:p>
              </w:txbxContent>
            </v:textbox>
          </v:shape>
        </w:pict>
      </w:r>
      <w:r w:rsidRPr="001B7F9B">
        <w:rPr>
          <w:b w:val="0"/>
          <w:bCs/>
          <w:sz w:val="48"/>
          <w:szCs w:val="32"/>
          <w:rtl/>
          <w:lang w:bidi="ar-IQ"/>
        </w:rPr>
        <w:t>الم</w:t>
      </w:r>
      <w:r w:rsidRPr="001B7F9B">
        <w:rPr>
          <w:b w:val="0"/>
          <w:bCs/>
          <w:sz w:val="48"/>
          <w:szCs w:val="32"/>
          <w:rtl/>
        </w:rPr>
        <w:t>لحق  (3)</w:t>
      </w:r>
    </w:p>
    <w:p w:rsidR="000777A6" w:rsidRDefault="000777A6" w:rsidP="00C11772">
      <w:pPr>
        <w:jc w:val="center"/>
        <w:rPr>
          <w:rFonts w:ascii="Arial" w:hAnsi="Arial" w:cs="Arial"/>
          <w:b/>
          <w:bCs/>
          <w:sz w:val="40"/>
          <w:szCs w:val="40"/>
          <w:lang w:bidi="ar-IQ"/>
        </w:rPr>
      </w:pPr>
      <w:r w:rsidRPr="00C11772">
        <w:rPr>
          <w:b/>
          <w:bCs/>
          <w:sz w:val="32"/>
          <w:szCs w:val="32"/>
          <w:rtl/>
        </w:rPr>
        <w:t>استمارة استبانة</w:t>
      </w:r>
      <w:r>
        <w:rPr>
          <w:b/>
          <w:bCs/>
          <w:sz w:val="32"/>
          <w:szCs w:val="32"/>
          <w:rtl/>
          <w:lang w:bidi="ar-IQ"/>
        </w:rPr>
        <w:t xml:space="preserve"> </w:t>
      </w:r>
      <w:r w:rsidRPr="00C11772">
        <w:rPr>
          <w:rFonts w:ascii="Arial" w:hAnsi="Arial" w:cs="Arial"/>
          <w:b/>
          <w:bCs/>
          <w:sz w:val="32"/>
          <w:szCs w:val="32"/>
          <w:rtl/>
          <w:lang w:bidi="ar-IQ"/>
        </w:rPr>
        <w:t>ترشيح أهم القدرات الحركية الخاصة بالرجلين</w:t>
      </w:r>
      <w:r>
        <w:rPr>
          <w:rFonts w:ascii="Arial" w:hAnsi="Arial" w:cs="Arial"/>
          <w:b/>
          <w:bCs/>
          <w:sz w:val="32"/>
          <w:szCs w:val="32"/>
          <w:rtl/>
          <w:lang w:bidi="ar-IQ"/>
        </w:rPr>
        <w:t>)</w:t>
      </w:r>
      <w:r>
        <w:rPr>
          <w:rFonts w:ascii="Arial" w:hAnsi="Arial" w:cs="Arial"/>
          <w:b/>
          <w:bCs/>
          <w:sz w:val="40"/>
          <w:szCs w:val="40"/>
          <w:lang w:bidi="ar-IQ"/>
        </w:rPr>
        <w:t>)</w:t>
      </w:r>
    </w:p>
    <w:p w:rsidR="000777A6" w:rsidRDefault="000777A6" w:rsidP="00C11772">
      <w:pPr>
        <w:bidi/>
        <w:jc w:val="center"/>
        <w:rPr>
          <w:b/>
          <w:bCs/>
          <w:sz w:val="36"/>
          <w:szCs w:val="36"/>
          <w:rtl/>
          <w:lang w:bidi="ar-IQ"/>
        </w:rPr>
      </w:pPr>
    </w:p>
    <w:p w:rsidR="000777A6" w:rsidRDefault="000777A6" w:rsidP="008670F6">
      <w:pPr>
        <w:pStyle w:val="Heading4"/>
        <w:rPr>
          <w:sz w:val="36"/>
          <w:szCs w:val="36"/>
          <w:rtl/>
        </w:rPr>
      </w:pPr>
      <w:r>
        <w:rPr>
          <w:sz w:val="36"/>
          <w:szCs w:val="36"/>
          <w:rtl/>
        </w:rPr>
        <w:t>الاستاذ الفاضل………………………….. المحترم</w:t>
      </w:r>
    </w:p>
    <w:p w:rsidR="000777A6" w:rsidRDefault="000777A6" w:rsidP="008670F6">
      <w:pPr>
        <w:bidi/>
        <w:rPr>
          <w:b/>
          <w:bCs/>
          <w:sz w:val="36"/>
          <w:szCs w:val="36"/>
          <w:rtl/>
        </w:rPr>
      </w:pPr>
    </w:p>
    <w:p w:rsidR="000777A6" w:rsidRDefault="000777A6" w:rsidP="008670F6">
      <w:pPr>
        <w:bidi/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>تحية طيبة…</w:t>
      </w:r>
    </w:p>
    <w:p w:rsidR="000777A6" w:rsidRDefault="000777A6" w:rsidP="00C3599B">
      <w:pPr>
        <w:bidi/>
        <w:jc w:val="both"/>
        <w:rPr>
          <w:b/>
          <w:bCs/>
          <w:sz w:val="64"/>
          <w:szCs w:val="64"/>
        </w:rPr>
      </w:pPr>
      <w:r>
        <w:rPr>
          <w:rFonts w:cs="Simplified Arabic"/>
          <w:sz w:val="32"/>
          <w:szCs w:val="32"/>
          <w:rtl/>
        </w:rPr>
        <w:t>يروم الباحث إجرا</w:t>
      </w:r>
      <w:r w:rsidRPr="00BF3979">
        <w:rPr>
          <w:rFonts w:cs="Simplified Arabic"/>
          <w:sz w:val="32"/>
          <w:szCs w:val="32"/>
          <w:rtl/>
        </w:rPr>
        <w:t>ء البحث الموسوم</w:t>
      </w:r>
      <w:r>
        <w:rPr>
          <w:rFonts w:cs="Simplified Arabic"/>
          <w:sz w:val="32"/>
          <w:szCs w:val="32"/>
          <w:rtl/>
        </w:rPr>
        <w:t xml:space="preserve"> (</w:t>
      </w:r>
      <w:r w:rsidRPr="00C3599B">
        <w:rPr>
          <w:b/>
          <w:bCs/>
          <w:sz w:val="32"/>
          <w:szCs w:val="32"/>
          <w:rtl/>
        </w:rPr>
        <w:t xml:space="preserve">تأثير تمرينات </w:t>
      </w:r>
      <w:r w:rsidRPr="00C3599B">
        <w:rPr>
          <w:b/>
          <w:bCs/>
          <w:sz w:val="32"/>
          <w:szCs w:val="32"/>
          <w:rtl/>
          <w:lang w:bidi="ar-IQ"/>
        </w:rPr>
        <w:t xml:space="preserve">باستخدام </w:t>
      </w:r>
      <w:r w:rsidRPr="00C3599B">
        <w:rPr>
          <w:b/>
          <w:bCs/>
          <w:sz w:val="32"/>
          <w:szCs w:val="32"/>
          <w:rtl/>
        </w:rPr>
        <w:t>وسيلتين مساعدتين في تطوير أهم القدرات الحركية للرجلين وضربتي الدوران العلوي الأمامية والدافعة الخلفية للناشئين بتنس الطاولة</w:t>
      </w:r>
      <w:r>
        <w:rPr>
          <w:b/>
          <w:bCs/>
          <w:sz w:val="32"/>
          <w:szCs w:val="32"/>
        </w:rPr>
        <w:t>(</w:t>
      </w:r>
    </w:p>
    <w:p w:rsidR="000777A6" w:rsidRDefault="000777A6" w:rsidP="00C3599B">
      <w:pPr>
        <w:bidi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 </w:t>
      </w:r>
      <w:r w:rsidRPr="00BF3979">
        <w:rPr>
          <w:rFonts w:cs="Simplified Arabic"/>
          <w:sz w:val="32"/>
          <w:szCs w:val="32"/>
          <w:rtl/>
        </w:rPr>
        <w:t xml:space="preserve">  لذا من اجل تحديد اهم القدرات الحركية الخاصة التي من ا</w:t>
      </w:r>
      <w:r>
        <w:rPr>
          <w:rFonts w:cs="Simplified Arabic"/>
          <w:sz w:val="32"/>
          <w:szCs w:val="32"/>
          <w:rtl/>
        </w:rPr>
        <w:t>لواجب توافرها لدى ناشئي تنس الطاولة وبما يل</w:t>
      </w:r>
      <w:r w:rsidRPr="00BF3979">
        <w:rPr>
          <w:rFonts w:cs="Simplified Arabic"/>
          <w:sz w:val="32"/>
          <w:szCs w:val="32"/>
          <w:rtl/>
        </w:rPr>
        <w:t xml:space="preserve">مسه الباحث من حضرتكم الخبرة والدراية في هذا </w:t>
      </w:r>
      <w:r>
        <w:rPr>
          <w:rFonts w:cs="Simplified Arabic"/>
          <w:sz w:val="32"/>
          <w:szCs w:val="32"/>
          <w:rtl/>
        </w:rPr>
        <w:t>ا</w:t>
      </w:r>
      <w:r w:rsidRPr="00BF3979">
        <w:rPr>
          <w:rFonts w:cs="Simplified Arabic"/>
          <w:sz w:val="32"/>
          <w:szCs w:val="32"/>
          <w:rtl/>
        </w:rPr>
        <w:t xml:space="preserve">لمجال ، نكون شاكرين لو ابديتم المساعدة على تحديد اهم القدرات الحركية الخاصة وذلك بوضع علامة (  </w:t>
      </w:r>
      <w:r>
        <w:rPr>
          <w:sz w:val="32"/>
          <w:szCs w:val="32"/>
          <w:rtl/>
        </w:rPr>
        <w:t>√</w:t>
      </w:r>
      <w:r>
        <w:rPr>
          <w:rFonts w:cs="Simplified Arabic"/>
          <w:sz w:val="32"/>
          <w:szCs w:val="32"/>
          <w:rtl/>
        </w:rPr>
        <w:t xml:space="preserve">  ) امام القدرة الحركية المختارة</w:t>
      </w:r>
      <w:r w:rsidRPr="00BF3979">
        <w:rPr>
          <w:rFonts w:cs="Simplified Arabic"/>
          <w:sz w:val="32"/>
          <w:szCs w:val="32"/>
          <w:rtl/>
        </w:rPr>
        <w:t xml:space="preserve"> لهذه الفئة</w:t>
      </w:r>
      <w:r>
        <w:rPr>
          <w:rFonts w:cs="Simplified Arabic"/>
          <w:sz w:val="32"/>
          <w:szCs w:val="32"/>
          <w:rtl/>
        </w:rPr>
        <w:t xml:space="preserve"> واسفل الدرجة المناسبة من التدرج الآتي :</w:t>
      </w:r>
    </w:p>
    <w:p w:rsidR="000777A6" w:rsidRPr="00BF3979" w:rsidRDefault="000777A6" w:rsidP="00CC21E1">
      <w:pPr>
        <w:bidi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               ( صفر،1، 2، 3 ،4 ،5 ،6 ،7 ،8 ،9، 10 )</w:t>
      </w:r>
    </w:p>
    <w:p w:rsidR="000777A6" w:rsidRDefault="000777A6" w:rsidP="008670F6">
      <w:pPr>
        <w:bidi/>
        <w:rPr>
          <w:b/>
          <w:bCs/>
          <w:sz w:val="36"/>
          <w:szCs w:val="36"/>
          <w:rtl/>
        </w:rPr>
      </w:pPr>
    </w:p>
    <w:p w:rsidR="000777A6" w:rsidRDefault="000777A6" w:rsidP="008670F6">
      <w:pPr>
        <w:bidi/>
        <w:rPr>
          <w:b/>
          <w:bCs/>
          <w:sz w:val="36"/>
          <w:szCs w:val="36"/>
          <w:rtl/>
        </w:rPr>
      </w:pPr>
    </w:p>
    <w:p w:rsidR="000777A6" w:rsidRDefault="000777A6" w:rsidP="008670F6">
      <w:pPr>
        <w:bidi/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 xml:space="preserve">   ملاحظة /</w:t>
      </w:r>
    </w:p>
    <w:p w:rsidR="000777A6" w:rsidRPr="00BF3979" w:rsidRDefault="000777A6" w:rsidP="008670F6">
      <w:pPr>
        <w:bidi/>
        <w:jc w:val="lowKashida"/>
        <w:rPr>
          <w:rFonts w:cs="Simplified Arabic"/>
          <w:sz w:val="32"/>
          <w:szCs w:val="32"/>
          <w:rtl/>
        </w:rPr>
      </w:pPr>
      <w:r w:rsidRPr="00BF3979">
        <w:rPr>
          <w:rFonts w:cs="Simplified Arabic"/>
          <w:sz w:val="32"/>
          <w:szCs w:val="32"/>
          <w:rtl/>
        </w:rPr>
        <w:t xml:space="preserve">    يرجى اضافة أي </w:t>
      </w:r>
      <w:r>
        <w:rPr>
          <w:rFonts w:cs="Simplified Arabic"/>
          <w:sz w:val="32"/>
          <w:szCs w:val="32"/>
          <w:rtl/>
        </w:rPr>
        <w:t>قدرة حركية</w:t>
      </w:r>
      <w:r w:rsidRPr="00BF3979">
        <w:rPr>
          <w:rFonts w:cs="Simplified Arabic"/>
          <w:sz w:val="32"/>
          <w:szCs w:val="32"/>
          <w:rtl/>
        </w:rPr>
        <w:t xml:space="preserve"> اخرى غير مدرجة في القائمة ترى وجوب توافرها لدى</w:t>
      </w:r>
      <w:r>
        <w:rPr>
          <w:rFonts w:cs="Simplified Arabic"/>
          <w:sz w:val="32"/>
          <w:szCs w:val="32"/>
          <w:rtl/>
        </w:rPr>
        <w:t xml:space="preserve"> ناشئي تنس الطاولة</w:t>
      </w:r>
      <w:r w:rsidRPr="00BF3979">
        <w:rPr>
          <w:rFonts w:cs="Simplified Arabic"/>
          <w:sz w:val="32"/>
          <w:szCs w:val="32"/>
          <w:rtl/>
        </w:rPr>
        <w:t>.</w:t>
      </w:r>
    </w:p>
    <w:p w:rsidR="000777A6" w:rsidRDefault="000777A6" w:rsidP="00F43575">
      <w:pPr>
        <w:bidi/>
        <w:rPr>
          <w:b/>
          <w:bCs/>
          <w:sz w:val="36"/>
          <w:szCs w:val="36"/>
          <w:rtl/>
        </w:rPr>
      </w:pPr>
    </w:p>
    <w:p w:rsidR="000777A6" w:rsidRDefault="000777A6" w:rsidP="008670F6">
      <w:pPr>
        <w:bidi/>
        <w:rPr>
          <w:b/>
          <w:bCs/>
          <w:sz w:val="36"/>
          <w:szCs w:val="36"/>
          <w:rtl/>
        </w:rPr>
      </w:pPr>
    </w:p>
    <w:p w:rsidR="000777A6" w:rsidRPr="001B7F9B" w:rsidRDefault="000777A6" w:rsidP="008670F6">
      <w:pPr>
        <w:pStyle w:val="Heading5"/>
        <w:rPr>
          <w:rFonts w:cs="Simplified Arabic"/>
          <w:b w:val="0"/>
          <w:bCs/>
          <w:sz w:val="32"/>
          <w:szCs w:val="32"/>
          <w:rtl/>
        </w:rPr>
      </w:pPr>
      <w:r w:rsidRPr="001B7F9B">
        <w:rPr>
          <w:rFonts w:cs="Simplified Arabic"/>
          <w:b w:val="0"/>
          <w:bCs/>
          <w:sz w:val="32"/>
          <w:szCs w:val="32"/>
          <w:rtl/>
        </w:rPr>
        <w:t>شاكرين حسن تعاونكم معنا</w:t>
      </w:r>
    </w:p>
    <w:p w:rsidR="000777A6" w:rsidRPr="001B7F9B" w:rsidRDefault="000777A6" w:rsidP="008670F6">
      <w:pPr>
        <w:pStyle w:val="Heading5"/>
        <w:rPr>
          <w:rFonts w:cs="Simplified Arabic"/>
          <w:b w:val="0"/>
          <w:bCs/>
          <w:sz w:val="32"/>
          <w:szCs w:val="32"/>
          <w:rtl/>
        </w:rPr>
      </w:pPr>
      <w:r w:rsidRPr="001B7F9B">
        <w:rPr>
          <w:rFonts w:cs="Simplified Arabic"/>
          <w:b w:val="0"/>
          <w:bCs/>
          <w:sz w:val="32"/>
          <w:szCs w:val="32"/>
          <w:rtl/>
        </w:rPr>
        <w:t>مـــع التقدير</w:t>
      </w:r>
    </w:p>
    <w:p w:rsidR="000777A6" w:rsidRPr="001B7F9B" w:rsidRDefault="000777A6" w:rsidP="005509D8">
      <w:pPr>
        <w:pStyle w:val="Heading5"/>
        <w:rPr>
          <w:rFonts w:cs="Simplified Arabic"/>
          <w:b w:val="0"/>
          <w:bCs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                                        </w:t>
      </w:r>
      <w:r w:rsidRPr="001B7F9B">
        <w:rPr>
          <w:rFonts w:cs="Simplified Arabic"/>
          <w:b w:val="0"/>
          <w:bCs/>
          <w:sz w:val="32"/>
          <w:szCs w:val="32"/>
          <w:rtl/>
        </w:rPr>
        <w:t>الباحث</w:t>
      </w:r>
    </w:p>
    <w:p w:rsidR="000777A6" w:rsidRPr="001B7F9B" w:rsidRDefault="000777A6" w:rsidP="005509D8">
      <w:pPr>
        <w:pStyle w:val="Heading5"/>
        <w:jc w:val="left"/>
        <w:rPr>
          <w:rFonts w:cs="Simplified Arabic"/>
          <w:b w:val="0"/>
          <w:bCs/>
          <w:sz w:val="32"/>
          <w:szCs w:val="32"/>
          <w:rtl/>
        </w:rPr>
      </w:pPr>
      <w:r w:rsidRPr="001B7F9B">
        <w:rPr>
          <w:rFonts w:cs="Simplified Arabic"/>
          <w:b w:val="0"/>
          <w:bCs/>
          <w:sz w:val="32"/>
          <w:szCs w:val="32"/>
          <w:rtl/>
        </w:rPr>
        <w:t xml:space="preserve">                                                      طالب الماجستير </w:t>
      </w:r>
    </w:p>
    <w:p w:rsidR="000777A6" w:rsidRDefault="000777A6" w:rsidP="008670F6">
      <w:pPr>
        <w:pStyle w:val="Heading5"/>
        <w:rPr>
          <w:rFonts w:cs="Simplified Arabic"/>
          <w:sz w:val="32"/>
          <w:szCs w:val="32"/>
          <w:rtl/>
          <w:lang w:bidi="ar-IQ"/>
        </w:rPr>
      </w:pPr>
      <w:r w:rsidRPr="001B7F9B">
        <w:rPr>
          <w:rFonts w:cs="Simplified Arabic"/>
          <w:b w:val="0"/>
          <w:bCs/>
          <w:sz w:val="32"/>
          <w:szCs w:val="32"/>
          <w:rtl/>
        </w:rPr>
        <w:t xml:space="preserve">                                         مسلم محمد صابط</w:t>
      </w:r>
    </w:p>
    <w:p w:rsidR="000777A6" w:rsidRDefault="000777A6" w:rsidP="003556CF">
      <w:pPr>
        <w:rPr>
          <w:lang w:bidi="ar-IQ"/>
        </w:rPr>
      </w:pPr>
    </w:p>
    <w:p w:rsidR="000777A6" w:rsidRDefault="000777A6" w:rsidP="00FF0B12">
      <w:pPr>
        <w:jc w:val="center"/>
        <w:rPr>
          <w:lang w:bidi="ar-IQ"/>
        </w:rPr>
      </w:pPr>
    </w:p>
    <w:p w:rsidR="000777A6" w:rsidRDefault="000777A6" w:rsidP="00FF0B12">
      <w:pPr>
        <w:jc w:val="center"/>
        <w:rPr>
          <w:lang w:bidi="ar-IQ"/>
        </w:rPr>
      </w:pPr>
    </w:p>
    <w:p w:rsidR="000777A6" w:rsidRDefault="000777A6" w:rsidP="00FF0B12">
      <w:pPr>
        <w:jc w:val="center"/>
        <w:rPr>
          <w:lang w:bidi="ar-IQ"/>
        </w:rPr>
      </w:pPr>
    </w:p>
    <w:p w:rsidR="000777A6" w:rsidRDefault="000777A6" w:rsidP="00FF0B12">
      <w:pPr>
        <w:jc w:val="center"/>
        <w:rPr>
          <w:lang w:bidi="ar-IQ"/>
        </w:rPr>
      </w:pPr>
    </w:p>
    <w:p w:rsidR="000777A6" w:rsidRDefault="000777A6" w:rsidP="00FF0B12">
      <w:pPr>
        <w:jc w:val="center"/>
        <w:rPr>
          <w:rFonts w:ascii="Arial" w:hAnsi="Arial" w:cs="Arial"/>
          <w:b/>
          <w:bCs/>
          <w:sz w:val="40"/>
          <w:szCs w:val="40"/>
          <w:lang w:bidi="ar-IQ"/>
        </w:rPr>
      </w:pPr>
      <w:r>
        <w:rPr>
          <w:noProof/>
          <w:lang w:eastAsia="en-US"/>
        </w:rPr>
        <w:pict>
          <v:shape id="_x0000_s1029" type="#_x0000_t202" style="position:absolute;left:0;text-align:left;margin-left:-18pt;margin-top:-45pt;width:81pt;height:45pt;z-index:251657728" strokecolor="white">
            <v:textbox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29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sz w:val="40"/>
          <w:szCs w:val="40"/>
          <w:rtl/>
          <w:lang w:bidi="ar-IQ"/>
        </w:rPr>
        <w:t>إ</w:t>
      </w:r>
      <w:r w:rsidRPr="006719DA">
        <w:rPr>
          <w:rFonts w:ascii="Arial" w:hAnsi="Arial" w:cs="Arial"/>
          <w:b/>
          <w:bCs/>
          <w:sz w:val="40"/>
          <w:szCs w:val="40"/>
          <w:rtl/>
          <w:lang w:bidi="ar-IQ"/>
        </w:rPr>
        <w:t>ستمارة ترشيح</w:t>
      </w:r>
      <w:r>
        <w:rPr>
          <w:rFonts w:ascii="Arial" w:hAnsi="Arial" w:cs="Arial"/>
          <w:b/>
          <w:bCs/>
          <w:sz w:val="40"/>
          <w:szCs w:val="40"/>
          <w:rtl/>
          <w:lang w:bidi="ar-IQ"/>
        </w:rPr>
        <w:t xml:space="preserve"> أهم القدرات </w:t>
      </w:r>
      <w:r w:rsidRPr="006719DA">
        <w:rPr>
          <w:rFonts w:ascii="Arial" w:hAnsi="Arial" w:cs="Arial"/>
          <w:b/>
          <w:bCs/>
          <w:sz w:val="40"/>
          <w:szCs w:val="40"/>
          <w:rtl/>
          <w:lang w:bidi="ar-IQ"/>
        </w:rPr>
        <w:t>الحركية</w:t>
      </w:r>
      <w:r>
        <w:rPr>
          <w:rFonts w:ascii="Arial" w:hAnsi="Arial" w:cs="Arial"/>
          <w:b/>
          <w:bCs/>
          <w:sz w:val="40"/>
          <w:szCs w:val="40"/>
          <w:rtl/>
          <w:lang w:bidi="ar-IQ"/>
        </w:rPr>
        <w:t xml:space="preserve"> الخاصة بالرجلين</w:t>
      </w:r>
    </w:p>
    <w:p w:rsidR="000777A6" w:rsidRDefault="000777A6" w:rsidP="00FF0B12">
      <w:pPr>
        <w:jc w:val="center"/>
        <w:rPr>
          <w:rFonts w:ascii="Arial" w:hAnsi="Arial" w:cs="Arial"/>
          <w:b/>
          <w:bCs/>
          <w:sz w:val="40"/>
          <w:szCs w:val="40"/>
          <w:rtl/>
          <w:lang w:bidi="ar-IQ"/>
        </w:rPr>
      </w:pPr>
    </w:p>
    <w:tbl>
      <w:tblPr>
        <w:bidiVisual/>
        <w:tblW w:w="8970" w:type="dxa"/>
        <w:tblInd w:w="-226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/>
      </w:tblPr>
      <w:tblGrid>
        <w:gridCol w:w="538"/>
        <w:gridCol w:w="2332"/>
        <w:gridCol w:w="654"/>
        <w:gridCol w:w="602"/>
        <w:gridCol w:w="538"/>
        <w:gridCol w:w="538"/>
        <w:gridCol w:w="538"/>
        <w:gridCol w:w="538"/>
        <w:gridCol w:w="538"/>
        <w:gridCol w:w="538"/>
        <w:gridCol w:w="538"/>
        <w:gridCol w:w="538"/>
        <w:gridCol w:w="540"/>
      </w:tblGrid>
      <w:tr w:rsidR="000777A6" w:rsidRPr="00351BEC" w:rsidTr="00D25BCD">
        <w:trPr>
          <w:trHeight w:val="1069"/>
        </w:trPr>
        <w:tc>
          <w:tcPr>
            <w:tcW w:w="538" w:type="dxa"/>
            <w:vMerge w:val="restart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2332" w:type="dxa"/>
            <w:vMerge w:val="restart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القدرات الحركية </w:t>
            </w:r>
            <w:r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الخاصة بناشئي تنس الطاولة</w:t>
            </w:r>
          </w:p>
        </w:tc>
        <w:tc>
          <w:tcPr>
            <w:tcW w:w="6100" w:type="dxa"/>
            <w:gridSpan w:val="11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IQ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الدرجة حسب الأهمية</w:t>
            </w:r>
          </w:p>
        </w:tc>
      </w:tr>
      <w:tr w:rsidR="000777A6" w:rsidRPr="00351BEC" w:rsidTr="00D25BCD">
        <w:trPr>
          <w:trHeight w:val="212"/>
        </w:trPr>
        <w:tc>
          <w:tcPr>
            <w:tcW w:w="538" w:type="dxa"/>
            <w:vMerge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32" w:type="dxa"/>
            <w:vMerge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صفر</w:t>
            </w:r>
          </w:p>
        </w:tc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IQ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bidi="ar-IQ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1BE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0777A6" w:rsidRPr="00351BEC" w:rsidTr="00D25BCD">
        <w:trPr>
          <w:trHeight w:val="587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1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الرشاقة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  <w:tr w:rsidR="000777A6" w:rsidRPr="00351BEC" w:rsidTr="00D25BCD">
        <w:trPr>
          <w:trHeight w:val="491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2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توافق العين /الرجلين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  <w:tr w:rsidR="000777A6" w:rsidRPr="00351BEC" w:rsidTr="00D25BCD">
        <w:trPr>
          <w:trHeight w:val="471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3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توافق العين /اليدين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  <w:tr w:rsidR="000777A6" w:rsidRPr="00351BEC" w:rsidTr="00D25BCD">
        <w:trPr>
          <w:trHeight w:val="546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4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6A026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سرعة</w:t>
            </w:r>
            <w:r w:rsidRPr="00351BEC">
              <w:rPr>
                <w:rFonts w:ascii="Arial" w:hAnsi="Arial" w:cs="Arial"/>
                <w:b/>
                <w:bCs/>
                <w:rtl/>
              </w:rPr>
              <w:t xml:space="preserve"> الاستجابة الحركية للرجلين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  <w:tr w:rsidR="000777A6" w:rsidRPr="00351BEC" w:rsidTr="00D25BCD">
        <w:trPr>
          <w:trHeight w:val="470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5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6A0268">
            <w:pPr>
              <w:jc w:val="center"/>
              <w:rPr>
                <w:rFonts w:ascii="Arial" w:hAnsi="Arial" w:cs="Arial"/>
                <w:b/>
                <w:bCs/>
                <w:lang w:bidi="ar-IQ"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التوازن /ال</w:t>
            </w:r>
            <w:r w:rsidRPr="00351BEC">
              <w:rPr>
                <w:rFonts w:ascii="Arial" w:hAnsi="Arial" w:cs="Arial"/>
                <w:b/>
                <w:bCs/>
                <w:rtl/>
              </w:rPr>
              <w:t>حرك</w:t>
            </w:r>
            <w:r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  <w:tr w:rsidR="000777A6" w:rsidRPr="00351BEC" w:rsidTr="00D25BCD">
        <w:trPr>
          <w:trHeight w:val="557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6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الدقة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  <w:tr w:rsidR="000777A6" w:rsidRPr="00351BEC" w:rsidTr="00D25BCD">
        <w:trPr>
          <w:trHeight w:val="468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7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 xml:space="preserve">السرعة </w:t>
            </w:r>
            <w:r>
              <w:rPr>
                <w:rFonts w:ascii="Arial" w:hAnsi="Arial" w:cs="Arial"/>
                <w:b/>
                <w:bCs/>
                <w:rtl/>
              </w:rPr>
              <w:t>الحركية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  <w:tr w:rsidR="000777A6" w:rsidRPr="00351BEC" w:rsidTr="00D25BCD">
        <w:trPr>
          <w:trHeight w:val="503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8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lang w:bidi="ar-IQ"/>
              </w:rPr>
            </w:pPr>
            <w:r>
              <w:rPr>
                <w:rFonts w:ascii="Arial" w:hAnsi="Arial" w:cs="Arial"/>
                <w:b/>
                <w:bCs/>
                <w:rtl/>
                <w:lang w:bidi="ar-IQ"/>
              </w:rPr>
              <w:t>ال</w:t>
            </w:r>
            <w:r w:rsidRPr="00351BEC">
              <w:rPr>
                <w:rFonts w:ascii="Arial" w:hAnsi="Arial" w:cs="Arial"/>
                <w:b/>
                <w:bCs/>
                <w:rtl/>
              </w:rPr>
              <w:t xml:space="preserve">مرونة </w:t>
            </w:r>
            <w:r>
              <w:rPr>
                <w:rFonts w:ascii="Arial" w:hAnsi="Arial" w:cs="Arial"/>
                <w:b/>
                <w:bCs/>
                <w:rtl/>
              </w:rPr>
              <w:t>الحركية للرجلين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  <w:tr w:rsidR="000777A6" w:rsidRPr="00351BEC" w:rsidTr="00D25BCD">
        <w:trPr>
          <w:trHeight w:val="469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9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التوافق الحركي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  <w:tr w:rsidR="000777A6" w:rsidRPr="00351BEC" w:rsidTr="00D25BCD">
        <w:trPr>
          <w:trHeight w:val="477"/>
        </w:trPr>
        <w:tc>
          <w:tcPr>
            <w:tcW w:w="538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</w:rPr>
            </w:pPr>
            <w:r w:rsidRPr="00351BEC">
              <w:rPr>
                <w:rFonts w:ascii="Arial" w:hAnsi="Arial" w:cs="Arial"/>
                <w:b/>
                <w:bCs/>
                <w:rtl/>
              </w:rPr>
              <w:t>10</w:t>
            </w:r>
          </w:p>
        </w:tc>
        <w:tc>
          <w:tcPr>
            <w:tcW w:w="2332" w:type="dxa"/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  <w:b/>
                <w:bCs/>
                <w:lang w:bidi="ar-IQ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7A6" w:rsidRPr="00351BEC" w:rsidRDefault="000777A6" w:rsidP="00D25BC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777A6" w:rsidRDefault="000777A6" w:rsidP="003556CF">
      <w:pPr>
        <w:bidi/>
        <w:rPr>
          <w:sz w:val="32"/>
          <w:szCs w:val="32"/>
          <w:rtl/>
          <w:lang w:bidi="ar-IQ"/>
        </w:rPr>
      </w:pPr>
    </w:p>
    <w:p w:rsidR="000777A6" w:rsidRPr="00A728C2" w:rsidRDefault="000777A6" w:rsidP="003556CF">
      <w:pPr>
        <w:pStyle w:val="Heading4"/>
        <w:ind w:left="720" w:right="720"/>
        <w:rPr>
          <w:b w:val="0"/>
          <w:bCs/>
          <w:sz w:val="48"/>
          <w:szCs w:val="48"/>
          <w:rtl/>
          <w:lang w:bidi="ar-IQ"/>
        </w:rPr>
      </w:pPr>
    </w:p>
    <w:p w:rsidR="000777A6" w:rsidRPr="00A728C2" w:rsidRDefault="000777A6" w:rsidP="003556CF">
      <w:pPr>
        <w:pStyle w:val="Heading4"/>
        <w:ind w:left="720" w:right="720"/>
        <w:rPr>
          <w:b w:val="0"/>
          <w:bCs/>
          <w:sz w:val="44"/>
          <w:szCs w:val="32"/>
          <w:rtl/>
        </w:rPr>
      </w:pPr>
      <w:r w:rsidRPr="00A728C2">
        <w:rPr>
          <w:b w:val="0"/>
          <w:bCs/>
          <w:sz w:val="44"/>
          <w:szCs w:val="32"/>
          <w:rtl/>
        </w:rPr>
        <w:t xml:space="preserve">الاسم    :                                                     </w:t>
      </w:r>
    </w:p>
    <w:p w:rsidR="000777A6" w:rsidRPr="00A728C2" w:rsidRDefault="000777A6" w:rsidP="003556CF">
      <w:pPr>
        <w:pStyle w:val="Heading4"/>
        <w:ind w:left="720" w:right="720"/>
        <w:rPr>
          <w:b w:val="0"/>
          <w:bCs/>
          <w:sz w:val="44"/>
          <w:szCs w:val="32"/>
          <w:rtl/>
        </w:rPr>
      </w:pPr>
    </w:p>
    <w:p w:rsidR="000777A6" w:rsidRPr="00A728C2" w:rsidRDefault="000777A6" w:rsidP="003556CF">
      <w:pPr>
        <w:pStyle w:val="Heading4"/>
        <w:ind w:left="720" w:right="720"/>
        <w:rPr>
          <w:b w:val="0"/>
          <w:bCs/>
          <w:sz w:val="44"/>
          <w:szCs w:val="32"/>
          <w:rtl/>
        </w:rPr>
      </w:pPr>
      <w:r w:rsidRPr="00A728C2">
        <w:rPr>
          <w:b w:val="0"/>
          <w:bCs/>
          <w:sz w:val="44"/>
          <w:szCs w:val="32"/>
          <w:rtl/>
        </w:rPr>
        <w:t>التوقيع</w:t>
      </w:r>
      <w:r>
        <w:rPr>
          <w:b w:val="0"/>
          <w:bCs/>
          <w:sz w:val="44"/>
          <w:szCs w:val="32"/>
          <w:rtl/>
          <w:lang w:bidi="ar-IQ"/>
        </w:rPr>
        <w:t xml:space="preserve">  </w:t>
      </w:r>
      <w:r w:rsidRPr="00A728C2">
        <w:rPr>
          <w:b w:val="0"/>
          <w:bCs/>
          <w:sz w:val="44"/>
          <w:szCs w:val="32"/>
          <w:rtl/>
        </w:rPr>
        <w:t>:</w:t>
      </w:r>
    </w:p>
    <w:p w:rsidR="000777A6" w:rsidRPr="00A728C2" w:rsidRDefault="000777A6" w:rsidP="003556CF">
      <w:pPr>
        <w:pStyle w:val="Heading4"/>
        <w:ind w:left="720" w:right="720"/>
        <w:rPr>
          <w:b w:val="0"/>
          <w:bCs/>
          <w:sz w:val="44"/>
          <w:szCs w:val="32"/>
          <w:rtl/>
        </w:rPr>
      </w:pPr>
    </w:p>
    <w:p w:rsidR="000777A6" w:rsidRPr="00A728C2" w:rsidRDefault="000777A6" w:rsidP="003556CF">
      <w:pPr>
        <w:pStyle w:val="Heading4"/>
        <w:ind w:left="720" w:right="720"/>
        <w:rPr>
          <w:b w:val="0"/>
          <w:bCs/>
          <w:sz w:val="44"/>
          <w:szCs w:val="32"/>
          <w:rtl/>
        </w:rPr>
      </w:pPr>
      <w:r w:rsidRPr="00A728C2">
        <w:rPr>
          <w:b w:val="0"/>
          <w:bCs/>
          <w:sz w:val="44"/>
          <w:szCs w:val="32"/>
          <w:rtl/>
        </w:rPr>
        <w:t>اللقب العلمي :</w:t>
      </w:r>
    </w:p>
    <w:p w:rsidR="000777A6" w:rsidRPr="00FF0B12" w:rsidRDefault="000777A6" w:rsidP="003556CF">
      <w:pPr>
        <w:pStyle w:val="Heading4"/>
        <w:rPr>
          <w:rtl/>
        </w:rPr>
      </w:pPr>
    </w:p>
    <w:p w:rsidR="000777A6" w:rsidRPr="00FF0B12" w:rsidRDefault="000777A6" w:rsidP="003556CF">
      <w:pPr>
        <w:bidi/>
        <w:rPr>
          <w:b/>
          <w:bCs/>
          <w:sz w:val="32"/>
          <w:szCs w:val="32"/>
          <w:rtl/>
        </w:rPr>
      </w:pPr>
      <w:r w:rsidRPr="00FF0B12">
        <w:rPr>
          <w:b/>
          <w:bCs/>
          <w:sz w:val="32"/>
          <w:szCs w:val="32"/>
          <w:rtl/>
        </w:rPr>
        <w:t xml:space="preserve">         مكان العمل :                                                   </w:t>
      </w:r>
    </w:p>
    <w:p w:rsidR="000777A6" w:rsidRDefault="000777A6" w:rsidP="003556CF">
      <w:pPr>
        <w:bidi/>
        <w:rPr>
          <w:b/>
          <w:bCs/>
          <w:sz w:val="36"/>
          <w:szCs w:val="36"/>
          <w:rtl/>
        </w:rPr>
      </w:pPr>
    </w:p>
    <w:p w:rsidR="000777A6" w:rsidRPr="00FF0B12" w:rsidRDefault="000777A6" w:rsidP="003556CF">
      <w:pPr>
        <w:bidi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  <w:rtl/>
        </w:rPr>
        <w:t xml:space="preserve">          </w:t>
      </w:r>
      <w:r w:rsidRPr="00FF0B12">
        <w:rPr>
          <w:b/>
          <w:bCs/>
          <w:sz w:val="32"/>
          <w:szCs w:val="32"/>
          <w:rtl/>
        </w:rPr>
        <w:t>الاختصاص:</w:t>
      </w:r>
    </w:p>
    <w:p w:rsidR="000777A6" w:rsidRDefault="000777A6" w:rsidP="007175C2">
      <w:pPr>
        <w:bidi/>
        <w:rPr>
          <w:b/>
          <w:bCs/>
          <w:sz w:val="32"/>
          <w:szCs w:val="32"/>
          <w:rtl/>
          <w:lang w:bidi="ar-IQ"/>
        </w:rPr>
      </w:pPr>
    </w:p>
    <w:p w:rsidR="000777A6" w:rsidRPr="00FF0B12" w:rsidRDefault="000777A6" w:rsidP="007175C2">
      <w:pPr>
        <w:bidi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  <w:rtl/>
        </w:rPr>
        <w:t xml:space="preserve">          </w:t>
      </w:r>
      <w:r w:rsidRPr="00FF0B12">
        <w:rPr>
          <w:b/>
          <w:bCs/>
          <w:sz w:val="32"/>
          <w:szCs w:val="32"/>
          <w:rtl/>
        </w:rPr>
        <w:t>التاريخ:</w:t>
      </w:r>
    </w:p>
    <w:p w:rsidR="000777A6" w:rsidRDefault="000777A6" w:rsidP="003556CF">
      <w:pPr>
        <w:bidi/>
        <w:rPr>
          <w:b/>
          <w:bCs/>
          <w:sz w:val="36"/>
          <w:szCs w:val="36"/>
          <w:rtl/>
          <w:lang w:bidi="ar-IQ"/>
        </w:rPr>
      </w:pPr>
    </w:p>
    <w:p w:rsidR="000777A6" w:rsidRDefault="000777A6" w:rsidP="003E0F91">
      <w:pPr>
        <w:jc w:val="center"/>
      </w:pPr>
    </w:p>
    <w:p w:rsidR="000777A6" w:rsidRDefault="000777A6" w:rsidP="003E0F91">
      <w:pPr>
        <w:jc w:val="center"/>
      </w:pPr>
    </w:p>
    <w:p w:rsidR="000777A6" w:rsidRDefault="000777A6" w:rsidP="003E0F91">
      <w:pPr>
        <w:jc w:val="center"/>
      </w:pPr>
    </w:p>
    <w:p w:rsidR="000777A6" w:rsidRDefault="000777A6" w:rsidP="003E0F91">
      <w:pPr>
        <w:jc w:val="center"/>
      </w:pPr>
    </w:p>
    <w:p w:rsidR="000777A6" w:rsidRDefault="000777A6" w:rsidP="003E0F91">
      <w:pPr>
        <w:jc w:val="center"/>
      </w:pPr>
    </w:p>
    <w:p w:rsidR="000777A6" w:rsidRDefault="000777A6" w:rsidP="00CB12F6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noProof/>
          <w:lang w:eastAsia="en-US"/>
        </w:rPr>
        <w:pict>
          <v:shape id="_x0000_s1030" type="#_x0000_t202" style="position:absolute;left:0;text-align:left;margin-left:-18pt;margin-top:-45pt;width:63pt;height:54pt;z-index:251658752" strokecolor="white">
            <v:textbox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13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0</w:t>
                  </w:r>
                </w:p>
              </w:txbxContent>
            </v:textbox>
          </v:shape>
        </w:pict>
      </w:r>
      <w:r>
        <w:rPr>
          <w:b/>
          <w:bCs/>
          <w:sz w:val="32"/>
          <w:szCs w:val="32"/>
          <w:rtl/>
          <w:lang w:bidi="ar-IQ"/>
        </w:rPr>
        <w:t>الملحق (4)</w:t>
      </w:r>
    </w:p>
    <w:p w:rsidR="000777A6" w:rsidRDefault="000777A6" w:rsidP="00A675CE">
      <w:pPr>
        <w:jc w:val="center"/>
        <w:rPr>
          <w:b/>
          <w:bCs/>
          <w:sz w:val="32"/>
          <w:szCs w:val="32"/>
          <w:lang w:bidi="ar-IQ"/>
        </w:rPr>
      </w:pPr>
      <w:r>
        <w:rPr>
          <w:b/>
          <w:bCs/>
          <w:sz w:val="32"/>
          <w:szCs w:val="32"/>
          <w:rtl/>
          <w:lang w:bidi="ar-IQ"/>
        </w:rPr>
        <w:t>إستمارة تقييم الأداء الفني لمهارتي الضربة الخلفية وضربة الدوران للأعلى الأمامية مع تحركات الرجلين</w:t>
      </w:r>
    </w:p>
    <w:p w:rsidR="000777A6" w:rsidRDefault="000777A6" w:rsidP="00A675CE">
      <w:pPr>
        <w:jc w:val="center"/>
        <w:rPr>
          <w:b/>
          <w:bCs/>
          <w:sz w:val="32"/>
          <w:szCs w:val="32"/>
          <w:rtl/>
          <w:lang w:bidi="ar-IQ"/>
        </w:rPr>
      </w:pPr>
    </w:p>
    <w:p w:rsidR="000777A6" w:rsidRPr="00E24A6E" w:rsidRDefault="000777A6" w:rsidP="005509D8">
      <w:pPr>
        <w:jc w:val="right"/>
        <w:rPr>
          <w:b/>
          <w:bCs/>
          <w:sz w:val="28"/>
          <w:szCs w:val="28"/>
          <w:rtl/>
          <w:lang w:bidi="ar-IQ"/>
        </w:rPr>
      </w:pPr>
      <w:r w:rsidRPr="00E24A6E">
        <w:rPr>
          <w:b/>
          <w:bCs/>
          <w:sz w:val="28"/>
          <w:szCs w:val="28"/>
          <w:rtl/>
          <w:lang w:bidi="ar-IQ"/>
        </w:rPr>
        <w:t xml:space="preserve">اسم </w:t>
      </w:r>
      <w:r>
        <w:rPr>
          <w:b/>
          <w:bCs/>
          <w:sz w:val="28"/>
          <w:szCs w:val="28"/>
          <w:rtl/>
          <w:lang w:bidi="ar-IQ"/>
        </w:rPr>
        <w:t>المقيٍّ</w:t>
      </w:r>
      <w:r w:rsidRPr="00E24A6E">
        <w:rPr>
          <w:b/>
          <w:bCs/>
          <w:sz w:val="28"/>
          <w:szCs w:val="28"/>
          <w:rtl/>
          <w:lang w:bidi="ar-IQ"/>
        </w:rPr>
        <w:t xml:space="preserve">م/                                                      </w:t>
      </w:r>
      <w:r>
        <w:rPr>
          <w:b/>
          <w:bCs/>
          <w:sz w:val="28"/>
          <w:szCs w:val="28"/>
          <w:rtl/>
          <w:lang w:bidi="ar-IQ"/>
        </w:rPr>
        <w:t>المكان</w:t>
      </w:r>
      <w:r w:rsidRPr="00E24A6E">
        <w:rPr>
          <w:b/>
          <w:bCs/>
          <w:sz w:val="28"/>
          <w:szCs w:val="28"/>
          <w:rtl/>
          <w:lang w:bidi="ar-IQ"/>
        </w:rPr>
        <w:t>/</w:t>
      </w:r>
    </w:p>
    <w:p w:rsidR="000777A6" w:rsidRPr="00E24A6E" w:rsidRDefault="000777A6" w:rsidP="00A675CE">
      <w:pPr>
        <w:jc w:val="right"/>
        <w:rPr>
          <w:b/>
          <w:bCs/>
          <w:sz w:val="28"/>
          <w:szCs w:val="28"/>
          <w:rtl/>
          <w:lang w:bidi="ar-IQ"/>
        </w:rPr>
      </w:pPr>
      <w:r w:rsidRPr="00E24A6E">
        <w:rPr>
          <w:b/>
          <w:bCs/>
          <w:sz w:val="28"/>
          <w:szCs w:val="28"/>
          <w:rtl/>
          <w:lang w:bidi="ar-IQ"/>
        </w:rPr>
        <w:t>الوقت/</w:t>
      </w:r>
    </w:p>
    <w:p w:rsidR="000777A6" w:rsidRPr="00394815" w:rsidRDefault="000777A6" w:rsidP="00A675CE">
      <w:pPr>
        <w:jc w:val="right"/>
        <w:rPr>
          <w:b/>
          <w:bCs/>
          <w:sz w:val="32"/>
          <w:szCs w:val="32"/>
          <w:rtl/>
          <w:lang w:bidi="ar-IQ"/>
        </w:rPr>
      </w:pPr>
      <w:r w:rsidRPr="00E24A6E">
        <w:rPr>
          <w:b/>
          <w:bCs/>
          <w:sz w:val="28"/>
          <w:szCs w:val="28"/>
          <w:rtl/>
          <w:lang w:bidi="ar-IQ"/>
        </w:rPr>
        <w:t>التأريخ</w:t>
      </w:r>
      <w:r>
        <w:rPr>
          <w:b/>
          <w:bCs/>
          <w:sz w:val="32"/>
          <w:szCs w:val="32"/>
          <w:rtl/>
          <w:lang w:bidi="ar-IQ"/>
        </w:rPr>
        <w:t xml:space="preserve">/ </w:t>
      </w:r>
    </w:p>
    <w:p w:rsidR="000777A6" w:rsidRDefault="000777A6" w:rsidP="00A675CE">
      <w:pPr>
        <w:rPr>
          <w:rtl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415"/>
        <w:gridCol w:w="1413"/>
        <w:gridCol w:w="1413"/>
        <w:gridCol w:w="1413"/>
        <w:gridCol w:w="2336"/>
        <w:gridCol w:w="532"/>
      </w:tblGrid>
      <w:tr w:rsidR="000777A6" w:rsidTr="009F2999">
        <w:trPr>
          <w:trHeight w:val="796"/>
        </w:trPr>
        <w:tc>
          <w:tcPr>
            <w:tcW w:w="1420" w:type="dxa"/>
            <w:shd w:val="clear" w:color="auto" w:fill="D9D9D9"/>
            <w:vAlign w:val="center"/>
          </w:tcPr>
          <w:p w:rsidR="000777A6" w:rsidRDefault="000777A6" w:rsidP="00B61393">
            <w:pPr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 w:rsidRPr="007F4CBF">
              <w:rPr>
                <w:b/>
                <w:bCs/>
                <w:sz w:val="28"/>
                <w:szCs w:val="28"/>
                <w:rtl/>
                <w:lang w:bidi="ar-IQ"/>
              </w:rPr>
              <w:t>الدرجة الكلية</w:t>
            </w:r>
          </w:p>
          <w:p w:rsidR="000777A6" w:rsidRPr="007F4CBF" w:rsidRDefault="000777A6" w:rsidP="009F2999">
            <w:pPr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  <w:lang w:bidi="ar-IQ"/>
              </w:rPr>
              <w:t>10</w:t>
            </w:r>
            <w:r>
              <w:rPr>
                <w:b/>
                <w:bCs/>
                <w:sz w:val="28"/>
                <w:szCs w:val="28"/>
                <w:lang w:bidi="ar-IQ"/>
              </w:rPr>
              <w:t>-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 xml:space="preserve">صفر </w:t>
            </w:r>
          </w:p>
        </w:tc>
        <w:tc>
          <w:tcPr>
            <w:tcW w:w="1420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 w:rsidRPr="007F4CBF">
              <w:rPr>
                <w:b/>
                <w:bCs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420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28"/>
                <w:szCs w:val="28"/>
                <w:lang w:bidi="ar-IQ"/>
              </w:rPr>
            </w:pPr>
            <w:r w:rsidRPr="007F4CBF">
              <w:rPr>
                <w:sz w:val="28"/>
                <w:szCs w:val="28"/>
                <w:rtl/>
                <w:lang w:bidi="ar-IQ"/>
              </w:rPr>
              <w:t>ا</w:t>
            </w:r>
            <w:r w:rsidRPr="007F4CBF">
              <w:rPr>
                <w:b/>
                <w:bCs/>
                <w:sz w:val="28"/>
                <w:szCs w:val="28"/>
                <w:rtl/>
                <w:lang w:bidi="ar-IQ"/>
              </w:rPr>
              <w:t>لثانية</w:t>
            </w:r>
          </w:p>
        </w:tc>
        <w:tc>
          <w:tcPr>
            <w:tcW w:w="1420" w:type="dxa"/>
            <w:shd w:val="clear" w:color="auto" w:fill="D9D9D9"/>
            <w:vAlign w:val="center"/>
          </w:tcPr>
          <w:p w:rsidR="000777A6" w:rsidRDefault="000777A6" w:rsidP="009F299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noProof/>
                <w:lang w:eastAsia="en-US"/>
              </w:rPr>
              <w:pict>
                <v:line id="_x0000_s1031" style="position:absolute;left:0;text-align:left;flip:x;z-index:251647488;mso-position-horizontal-relative:text;mso-position-vertical-relative:text" from="66pt,3.45pt" to="183.75pt,66.65pt"/>
              </w:pict>
            </w:r>
          </w:p>
          <w:p w:rsidR="000777A6" w:rsidRDefault="000777A6" w:rsidP="009F299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0777A6" w:rsidRPr="007F4CBF" w:rsidRDefault="000777A6" w:rsidP="009F2999">
            <w:pPr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  <w:lang w:bidi="ar-IQ"/>
              </w:rPr>
              <w:t>الأولى</w:t>
            </w:r>
          </w:p>
          <w:p w:rsidR="000777A6" w:rsidRPr="007F4CBF" w:rsidRDefault="000777A6" w:rsidP="009F2999">
            <w:pPr>
              <w:jc w:val="center"/>
              <w:rPr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348" w:type="dxa"/>
            <w:shd w:val="clear" w:color="auto" w:fill="D9D9D9"/>
            <w:vAlign w:val="center"/>
          </w:tcPr>
          <w:p w:rsidR="000777A6" w:rsidRPr="007F4CBF" w:rsidRDefault="000777A6" w:rsidP="009F2999">
            <w:pPr>
              <w:spacing w:line="600" w:lineRule="auto"/>
              <w:rPr>
                <w:b/>
                <w:bCs/>
                <w:sz w:val="28"/>
                <w:szCs w:val="28"/>
              </w:rPr>
            </w:pPr>
            <w:r w:rsidRPr="007F4CBF">
              <w:rPr>
                <w:b/>
                <w:bCs/>
                <w:sz w:val="28"/>
                <w:szCs w:val="28"/>
                <w:rtl/>
                <w:lang w:bidi="ar-IQ"/>
              </w:rPr>
              <w:t>المحاولات</w:t>
            </w:r>
          </w:p>
          <w:p w:rsidR="000777A6" w:rsidRPr="007F4CBF" w:rsidRDefault="000777A6" w:rsidP="009F2999">
            <w:pPr>
              <w:spacing w:line="480" w:lineRule="auto"/>
              <w:jc w:val="right"/>
              <w:rPr>
                <w:b/>
                <w:bCs/>
                <w:sz w:val="28"/>
                <w:szCs w:val="28"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  <w:lang w:bidi="ar-IQ"/>
              </w:rPr>
              <w:t>الاسم الثلاثي</w:t>
            </w: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28"/>
                <w:szCs w:val="28"/>
              </w:rPr>
            </w:pPr>
          </w:p>
          <w:p w:rsidR="000777A6" w:rsidRPr="007F4CBF" w:rsidRDefault="000777A6" w:rsidP="00B61393">
            <w:pPr>
              <w:jc w:val="center"/>
              <w:rPr>
                <w:sz w:val="28"/>
                <w:szCs w:val="28"/>
              </w:rPr>
            </w:pPr>
          </w:p>
          <w:p w:rsidR="000777A6" w:rsidRPr="007F4CBF" w:rsidRDefault="000777A6" w:rsidP="00B61393">
            <w:pPr>
              <w:jc w:val="center"/>
              <w:rPr>
                <w:sz w:val="28"/>
                <w:szCs w:val="28"/>
              </w:rPr>
            </w:pPr>
          </w:p>
          <w:p w:rsidR="000777A6" w:rsidRPr="007F4CBF" w:rsidRDefault="000777A6" w:rsidP="00B61393">
            <w:pPr>
              <w:jc w:val="center"/>
              <w:rPr>
                <w:b/>
                <w:bCs/>
                <w:sz w:val="28"/>
                <w:szCs w:val="28"/>
                <w:lang w:bidi="ar-IQ"/>
              </w:rPr>
            </w:pPr>
            <w:r w:rsidRPr="007F4CBF">
              <w:rPr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0777A6" w:rsidTr="00B61393"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rtl/>
              </w:rPr>
              <w:t>1</w:t>
            </w:r>
          </w:p>
        </w:tc>
      </w:tr>
      <w:tr w:rsidR="000777A6" w:rsidTr="00B61393"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rtl/>
              </w:rPr>
              <w:t>2</w:t>
            </w:r>
          </w:p>
        </w:tc>
      </w:tr>
      <w:tr w:rsidR="000777A6" w:rsidTr="00B61393"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rtl/>
              </w:rPr>
              <w:t>3</w:t>
            </w:r>
          </w:p>
        </w:tc>
      </w:tr>
      <w:tr w:rsidR="000777A6" w:rsidTr="00EE0B8B">
        <w:trPr>
          <w:trHeight w:val="50"/>
        </w:trPr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rtl/>
              </w:rPr>
              <w:t>4</w:t>
            </w:r>
          </w:p>
        </w:tc>
      </w:tr>
      <w:tr w:rsidR="000777A6" w:rsidTr="00B61393"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rtl/>
              </w:rPr>
              <w:t>5</w:t>
            </w:r>
          </w:p>
        </w:tc>
      </w:tr>
      <w:tr w:rsidR="000777A6" w:rsidTr="00B61393"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rtl/>
              </w:rPr>
              <w:t>6</w:t>
            </w:r>
          </w:p>
        </w:tc>
      </w:tr>
      <w:tr w:rsidR="000777A6" w:rsidTr="00B61393"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rtl/>
              </w:rPr>
              <w:t>7</w:t>
            </w:r>
          </w:p>
        </w:tc>
      </w:tr>
      <w:tr w:rsidR="000777A6" w:rsidTr="00B61393"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rtl/>
              </w:rPr>
              <w:t>8</w:t>
            </w:r>
          </w:p>
        </w:tc>
      </w:tr>
      <w:tr w:rsidR="000777A6" w:rsidTr="00B61393"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rtl/>
              </w:rPr>
              <w:t>9</w:t>
            </w:r>
          </w:p>
        </w:tc>
      </w:tr>
      <w:tr w:rsidR="000777A6" w:rsidTr="00B61393"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1420" w:type="dxa"/>
            <w:vAlign w:val="center"/>
          </w:tcPr>
          <w:p w:rsidR="000777A6" w:rsidRPr="007F4CBF" w:rsidRDefault="000777A6" w:rsidP="00B61393">
            <w:pPr>
              <w:jc w:val="center"/>
              <w:rPr>
                <w:lang w:bidi="ar-IQ"/>
              </w:rPr>
            </w:pPr>
          </w:p>
        </w:tc>
        <w:tc>
          <w:tcPr>
            <w:tcW w:w="2348" w:type="dxa"/>
            <w:vAlign w:val="center"/>
          </w:tcPr>
          <w:p w:rsidR="000777A6" w:rsidRPr="005C02AA" w:rsidRDefault="000777A6" w:rsidP="00B61393">
            <w:pPr>
              <w:spacing w:line="480" w:lineRule="auto"/>
              <w:jc w:val="center"/>
              <w:rPr>
                <w:b/>
                <w:bCs/>
                <w:sz w:val="30"/>
                <w:szCs w:val="30"/>
                <w:lang w:bidi="ar-IQ"/>
              </w:rPr>
            </w:pPr>
          </w:p>
        </w:tc>
        <w:tc>
          <w:tcPr>
            <w:tcW w:w="494" w:type="dxa"/>
            <w:shd w:val="clear" w:color="auto" w:fill="D9D9D9"/>
            <w:vAlign w:val="center"/>
          </w:tcPr>
          <w:p w:rsidR="000777A6" w:rsidRPr="007F4CBF" w:rsidRDefault="000777A6" w:rsidP="00B61393">
            <w:pPr>
              <w:jc w:val="center"/>
              <w:rPr>
                <w:sz w:val="30"/>
                <w:szCs w:val="30"/>
                <w:rtl/>
                <w:lang w:bidi="ar-IQ"/>
              </w:rPr>
            </w:pPr>
            <w:r>
              <w:rPr>
                <w:sz w:val="30"/>
                <w:szCs w:val="30"/>
                <w:rtl/>
              </w:rPr>
              <w:t>10</w:t>
            </w:r>
          </w:p>
        </w:tc>
      </w:tr>
    </w:tbl>
    <w:p w:rsidR="000777A6" w:rsidRDefault="000777A6" w:rsidP="00A675CE"/>
    <w:p w:rsidR="000777A6" w:rsidRPr="00B762EE" w:rsidRDefault="000777A6" w:rsidP="003E0F91">
      <w:pPr>
        <w:jc w:val="center"/>
        <w:rPr>
          <w:b/>
          <w:bCs/>
          <w:sz w:val="32"/>
          <w:szCs w:val="32"/>
          <w:rtl/>
          <w:lang w:bidi="ar-IQ"/>
        </w:rPr>
      </w:pPr>
    </w:p>
    <w:p w:rsidR="000777A6" w:rsidRDefault="000777A6" w:rsidP="003E0F91">
      <w:pPr>
        <w:jc w:val="center"/>
      </w:pPr>
    </w:p>
    <w:p w:rsidR="000777A6" w:rsidRDefault="000777A6" w:rsidP="003E0F91">
      <w:pPr>
        <w:jc w:val="center"/>
      </w:pPr>
    </w:p>
    <w:p w:rsidR="000777A6" w:rsidRDefault="000777A6" w:rsidP="003E0F91">
      <w:pPr>
        <w:jc w:val="center"/>
      </w:pPr>
    </w:p>
    <w:p w:rsidR="000777A6" w:rsidRDefault="000777A6" w:rsidP="003E0F91">
      <w:pPr>
        <w:jc w:val="center"/>
      </w:pPr>
    </w:p>
    <w:p w:rsidR="000777A6" w:rsidRDefault="000777A6" w:rsidP="003E0F91">
      <w:pPr>
        <w:jc w:val="center"/>
      </w:pPr>
    </w:p>
    <w:p w:rsidR="000777A6" w:rsidRDefault="000777A6" w:rsidP="003E0F91">
      <w:pPr>
        <w:jc w:val="center"/>
      </w:pPr>
    </w:p>
    <w:p w:rsidR="000777A6" w:rsidRDefault="000777A6" w:rsidP="00B10223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noProof/>
          <w:lang w:eastAsia="en-US"/>
        </w:rPr>
        <w:pict>
          <v:shape id="_x0000_s1032" type="#_x0000_t202" style="position:absolute;left:0;text-align:left;margin-left:-9pt;margin-top:-45pt;width:81pt;height:45pt;z-index:251659776" strokecolor="white">
            <v:textbox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13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bCs/>
          <w:sz w:val="32"/>
          <w:szCs w:val="32"/>
          <w:rtl/>
          <w:lang w:bidi="ar-IQ"/>
        </w:rPr>
        <w:t>الملحق  (5)</w:t>
      </w:r>
    </w:p>
    <w:p w:rsidR="000777A6" w:rsidRDefault="000777A6" w:rsidP="003E0F91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b/>
          <w:bCs/>
          <w:sz w:val="32"/>
          <w:szCs w:val="32"/>
          <w:rtl/>
          <w:lang w:bidi="ar-IQ"/>
        </w:rPr>
        <w:t>استمارة تسجيل  اختبارات القدرات الحركية الخاصة بالرجلين</w:t>
      </w:r>
    </w:p>
    <w:p w:rsidR="000777A6" w:rsidRPr="00B10223" w:rsidRDefault="000777A6" w:rsidP="003E0F91">
      <w:pPr>
        <w:jc w:val="center"/>
        <w:rPr>
          <w:b/>
          <w:bCs/>
          <w:sz w:val="22"/>
          <w:szCs w:val="22"/>
          <w:rtl/>
          <w:lang w:bidi="ar-IQ"/>
        </w:rPr>
      </w:pPr>
    </w:p>
    <w:p w:rsidR="000777A6" w:rsidRPr="00B10223" w:rsidRDefault="000777A6" w:rsidP="00465A89">
      <w:pPr>
        <w:jc w:val="right"/>
        <w:rPr>
          <w:b/>
          <w:bCs/>
          <w:lang w:bidi="ar-IQ"/>
        </w:rPr>
      </w:pPr>
      <w:r w:rsidRPr="00B10223">
        <w:rPr>
          <w:b/>
          <w:bCs/>
          <w:rtl/>
        </w:rPr>
        <w:t>اسم المختبر /                                                                              التأريخ /</w:t>
      </w:r>
    </w:p>
    <w:p w:rsidR="000777A6" w:rsidRPr="00B10223" w:rsidRDefault="000777A6" w:rsidP="00465A89">
      <w:pPr>
        <w:jc w:val="right"/>
        <w:rPr>
          <w:b/>
          <w:bCs/>
          <w:lang w:bidi="ar-IQ"/>
        </w:rPr>
      </w:pPr>
      <w:r w:rsidRPr="00B10223">
        <w:rPr>
          <w:b/>
          <w:bCs/>
          <w:rtl/>
        </w:rPr>
        <w:t xml:space="preserve">التســـــــلسل /                                                                             الوقت  /   </w:t>
      </w:r>
    </w:p>
    <w:p w:rsidR="000777A6" w:rsidRPr="00B10223" w:rsidRDefault="000777A6" w:rsidP="00465A89">
      <w:pPr>
        <w:jc w:val="right"/>
        <w:rPr>
          <w:b/>
          <w:bCs/>
          <w:rtl/>
          <w:lang w:bidi="ar-IQ"/>
        </w:rPr>
      </w:pPr>
      <w:r w:rsidRPr="00B10223">
        <w:rPr>
          <w:b/>
          <w:bCs/>
          <w:rtl/>
        </w:rPr>
        <w:t>المكان  /</w:t>
      </w:r>
    </w:p>
    <w:p w:rsidR="000777A6" w:rsidRDefault="000777A6" w:rsidP="00465A89"/>
    <w:tbl>
      <w:tblPr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020"/>
        <w:gridCol w:w="765"/>
        <w:gridCol w:w="781"/>
        <w:gridCol w:w="781"/>
        <w:gridCol w:w="781"/>
        <w:gridCol w:w="762"/>
        <w:gridCol w:w="762"/>
        <w:gridCol w:w="782"/>
        <w:gridCol w:w="2088"/>
      </w:tblGrid>
      <w:tr w:rsidR="000777A6" w:rsidTr="00B86B84">
        <w:trPr>
          <w:trHeight w:val="603"/>
        </w:trPr>
        <w:tc>
          <w:tcPr>
            <w:tcW w:w="1020" w:type="dxa"/>
          </w:tcPr>
          <w:p w:rsidR="000777A6" w:rsidRDefault="000777A6" w:rsidP="00A756CB">
            <w:pPr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المحاولة</w:t>
            </w:r>
          </w:p>
          <w:p w:rsidR="000777A6" w:rsidRPr="00B86B84" w:rsidRDefault="000777A6" w:rsidP="00A756CB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القدرة الحركية</w:t>
            </w:r>
          </w:p>
        </w:tc>
        <w:tc>
          <w:tcPr>
            <w:tcW w:w="765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>
              <w:rPr>
                <w:noProof/>
                <w:lang w:eastAsia="en-US"/>
              </w:rPr>
              <w:pict>
                <v:line id="_x0000_s1033" style="position:absolute;left:0;text-align:left;flip:x;z-index:251653632;mso-position-horizontal-relative:text;mso-position-vertical-relative:text" from="32.15pt,-.85pt" to="86.75pt,35.05pt"/>
              </w:pict>
            </w:r>
            <w:r w:rsidRPr="00B86B84">
              <w:rPr>
                <w:b/>
                <w:bCs/>
                <w:rtl/>
                <w:lang w:bidi="ar-IQ"/>
              </w:rPr>
              <w:t>محاولة (1)</w:t>
            </w:r>
          </w:p>
        </w:tc>
        <w:tc>
          <w:tcPr>
            <w:tcW w:w="781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 (2)</w:t>
            </w:r>
          </w:p>
        </w:tc>
        <w:tc>
          <w:tcPr>
            <w:tcW w:w="781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 (3)</w:t>
            </w:r>
          </w:p>
        </w:tc>
        <w:tc>
          <w:tcPr>
            <w:tcW w:w="781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</w:t>
            </w:r>
          </w:p>
          <w:p w:rsidR="000777A6" w:rsidRPr="00B86B84" w:rsidRDefault="000777A6" w:rsidP="00B86B84">
            <w:pPr>
              <w:jc w:val="center"/>
              <w:rPr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(4)</w:t>
            </w:r>
          </w:p>
        </w:tc>
        <w:tc>
          <w:tcPr>
            <w:tcW w:w="762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</w:t>
            </w:r>
          </w:p>
          <w:p w:rsidR="000777A6" w:rsidRPr="00B86B84" w:rsidRDefault="000777A6" w:rsidP="00B86B84">
            <w:pPr>
              <w:jc w:val="center"/>
              <w:rPr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(5)</w:t>
            </w:r>
          </w:p>
        </w:tc>
        <w:tc>
          <w:tcPr>
            <w:tcW w:w="762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</w:t>
            </w:r>
          </w:p>
          <w:p w:rsidR="000777A6" w:rsidRPr="00B86B84" w:rsidRDefault="000777A6" w:rsidP="00B86B84">
            <w:pPr>
              <w:jc w:val="center"/>
              <w:rPr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(6)</w:t>
            </w:r>
          </w:p>
        </w:tc>
        <w:tc>
          <w:tcPr>
            <w:tcW w:w="782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  <w:r w:rsidRPr="00A756CB">
              <w:rPr>
                <w:sz w:val="22"/>
                <w:szCs w:val="22"/>
                <w:rtl/>
                <w:lang w:bidi="ar-IQ"/>
              </w:rPr>
              <w:t>الوسط الحسابي</w:t>
            </w:r>
          </w:p>
        </w:tc>
        <w:tc>
          <w:tcPr>
            <w:tcW w:w="2088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</w:tr>
      <w:tr w:rsidR="000777A6" w:rsidTr="00B86B84">
        <w:trPr>
          <w:trHeight w:val="707"/>
        </w:trPr>
        <w:tc>
          <w:tcPr>
            <w:tcW w:w="1020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سرعة الاستجابة الحركية للرجلين</w:t>
            </w:r>
          </w:p>
        </w:tc>
        <w:tc>
          <w:tcPr>
            <w:tcW w:w="765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781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781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781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762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762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782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2088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</w:tr>
    </w:tbl>
    <w:p w:rsidR="000777A6" w:rsidRDefault="000777A6" w:rsidP="00465A89">
      <w:pPr>
        <w:pBdr>
          <w:bottom w:val="dotted" w:sz="24" w:space="1" w:color="auto"/>
        </w:pBdr>
        <w:rPr>
          <w:b/>
          <w:bCs/>
          <w:rtl/>
          <w:lang w:bidi="ar-IQ"/>
        </w:rPr>
      </w:pPr>
    </w:p>
    <w:p w:rsidR="000777A6" w:rsidRDefault="000777A6" w:rsidP="00465A89">
      <w:pPr>
        <w:rPr>
          <w:b/>
          <w:bCs/>
          <w:rtl/>
          <w:lang w:bidi="ar-IQ"/>
        </w:rPr>
      </w:pPr>
    </w:p>
    <w:tbl>
      <w:tblPr>
        <w:bidiVisual/>
        <w:tblW w:w="9180" w:type="dxa"/>
        <w:tblInd w:w="-4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471"/>
        <w:gridCol w:w="1065"/>
        <w:gridCol w:w="1065"/>
        <w:gridCol w:w="1065"/>
        <w:gridCol w:w="1065"/>
        <w:gridCol w:w="1065"/>
        <w:gridCol w:w="1066"/>
        <w:gridCol w:w="1318"/>
      </w:tblGrid>
      <w:tr w:rsidR="000777A6" w:rsidTr="00B86B84">
        <w:trPr>
          <w:trHeight w:val="501"/>
        </w:trPr>
        <w:tc>
          <w:tcPr>
            <w:tcW w:w="1471" w:type="dxa"/>
            <w:vMerge w:val="restart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المحاولة</w:t>
            </w:r>
          </w:p>
          <w:p w:rsidR="000777A6" w:rsidRDefault="000777A6" w:rsidP="00A756CB">
            <w:pPr>
              <w:jc w:val="right"/>
              <w:rPr>
                <w:b/>
                <w:bCs/>
                <w:rtl/>
                <w:lang w:bidi="ar-IQ"/>
              </w:rPr>
            </w:pPr>
          </w:p>
          <w:p w:rsidR="000777A6" w:rsidRDefault="000777A6" w:rsidP="00A756CB">
            <w:pPr>
              <w:jc w:val="right"/>
              <w:rPr>
                <w:b/>
                <w:bCs/>
                <w:rtl/>
                <w:lang w:bidi="ar-IQ"/>
              </w:rPr>
            </w:pPr>
          </w:p>
          <w:p w:rsidR="000777A6" w:rsidRPr="00B86B84" w:rsidRDefault="000777A6" w:rsidP="00A756CB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القدرة الحركية</w:t>
            </w:r>
          </w:p>
        </w:tc>
        <w:tc>
          <w:tcPr>
            <w:tcW w:w="3195" w:type="dxa"/>
            <w:gridSpan w:val="3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>
              <w:rPr>
                <w:noProof/>
                <w:lang w:eastAsia="en-US"/>
              </w:rPr>
              <w:pict>
                <v:line id="_x0000_s1034" style="position:absolute;left:0;text-align:left;flip:x;z-index:251652608;mso-position-horizontal-relative:text;mso-position-vertical-relative:text" from="156.1pt,-1.8pt" to="222.7pt,53.1pt"/>
              </w:pict>
            </w:r>
            <w:r w:rsidRPr="00B86B84">
              <w:rPr>
                <w:b/>
                <w:bCs/>
                <w:rtl/>
                <w:lang w:bidi="ar-IQ"/>
              </w:rPr>
              <w:t xml:space="preserve">نجاح </w:t>
            </w: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(5) محاولات لكل يد</w:t>
            </w:r>
          </w:p>
        </w:tc>
        <w:tc>
          <w:tcPr>
            <w:tcW w:w="3196" w:type="dxa"/>
            <w:gridSpan w:val="3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فشل</w:t>
            </w:r>
          </w:p>
        </w:tc>
        <w:tc>
          <w:tcPr>
            <w:tcW w:w="1318" w:type="dxa"/>
            <w:vMerge w:val="restart"/>
          </w:tcPr>
          <w:p w:rsidR="000777A6" w:rsidRPr="00B86B84" w:rsidRDefault="000777A6" w:rsidP="00B86B84">
            <w:pPr>
              <w:jc w:val="right"/>
              <w:rPr>
                <w:b/>
                <w:bCs/>
                <w:rtl/>
                <w:lang w:bidi="ar-IQ"/>
              </w:rPr>
            </w:pPr>
          </w:p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الدرجة /15</w:t>
            </w:r>
          </w:p>
        </w:tc>
      </w:tr>
      <w:tr w:rsidR="000777A6" w:rsidTr="00B86B84">
        <w:trPr>
          <w:trHeight w:val="501"/>
        </w:trPr>
        <w:tc>
          <w:tcPr>
            <w:tcW w:w="1471" w:type="dxa"/>
            <w:vMerge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يد اليمين</w:t>
            </w: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يد اليسار</w:t>
            </w: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يمين يسار</w:t>
            </w: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يد اليمين</w:t>
            </w: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يد اليسار</w:t>
            </w:r>
          </w:p>
        </w:tc>
        <w:tc>
          <w:tcPr>
            <w:tcW w:w="1066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يمين يسار</w:t>
            </w:r>
          </w:p>
        </w:tc>
        <w:tc>
          <w:tcPr>
            <w:tcW w:w="1318" w:type="dxa"/>
            <w:vMerge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</w:tr>
      <w:tr w:rsidR="000777A6" w:rsidTr="00B86B84">
        <w:trPr>
          <w:trHeight w:val="558"/>
        </w:trPr>
        <w:tc>
          <w:tcPr>
            <w:tcW w:w="1471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التوافق</w:t>
            </w: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065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066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318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</w:tr>
    </w:tbl>
    <w:p w:rsidR="000777A6" w:rsidRDefault="000777A6" w:rsidP="00465A89">
      <w:pPr>
        <w:pBdr>
          <w:bottom w:val="dotted" w:sz="24" w:space="1" w:color="auto"/>
        </w:pBdr>
        <w:rPr>
          <w:b/>
          <w:bCs/>
          <w:rtl/>
          <w:lang w:bidi="ar-IQ"/>
        </w:rPr>
      </w:pPr>
    </w:p>
    <w:p w:rsidR="000777A6" w:rsidRDefault="000777A6" w:rsidP="00465A89">
      <w:pPr>
        <w:rPr>
          <w:b/>
          <w:bCs/>
          <w:rtl/>
          <w:lang w:bidi="ar-IQ"/>
        </w:rPr>
      </w:pPr>
      <w:r>
        <w:rPr>
          <w:noProof/>
          <w:lang w:eastAsia="en-US"/>
        </w:rPr>
        <w:pict>
          <v:line id="_x0000_s1035" style="position:absolute;flip:x;z-index:251651584" from="351pt,9.4pt" to="441pt,45.4pt"/>
        </w:pict>
      </w:r>
    </w:p>
    <w:tbl>
      <w:tblPr>
        <w:bidiVisual/>
        <w:tblW w:w="9180" w:type="dxa"/>
        <w:tblInd w:w="-4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921"/>
        <w:gridCol w:w="1038"/>
        <w:gridCol w:w="1049"/>
        <w:gridCol w:w="1032"/>
        <w:gridCol w:w="1080"/>
        <w:gridCol w:w="3060"/>
      </w:tblGrid>
      <w:tr w:rsidR="000777A6" w:rsidTr="00B86B84">
        <w:trPr>
          <w:trHeight w:val="603"/>
        </w:trPr>
        <w:tc>
          <w:tcPr>
            <w:tcW w:w="1921" w:type="dxa"/>
          </w:tcPr>
          <w:p w:rsidR="000777A6" w:rsidRDefault="000777A6" w:rsidP="00A756CB">
            <w:pPr>
              <w:rPr>
                <w:b/>
                <w:bCs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المحاولة</w:t>
            </w:r>
          </w:p>
          <w:p w:rsidR="000777A6" w:rsidRPr="00B86B84" w:rsidRDefault="000777A6" w:rsidP="00A756CB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القدرة الحركية</w:t>
            </w:r>
          </w:p>
        </w:tc>
        <w:tc>
          <w:tcPr>
            <w:tcW w:w="1038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>
              <w:rPr>
                <w:noProof/>
                <w:lang w:eastAsia="en-US"/>
              </w:rPr>
              <w:pict>
                <v:line id="_x0000_s1036" style="position:absolute;left:0;text-align:left;flip:x;z-index:251650560;mso-position-horizontal-relative:text;mso-position-vertical-relative:text" from="263.05pt,2.55pt" to="361.65pt,29.5pt"/>
              </w:pict>
            </w:r>
            <w:r w:rsidRPr="00B86B84">
              <w:rPr>
                <w:b/>
                <w:bCs/>
                <w:rtl/>
                <w:lang w:bidi="ar-IQ"/>
              </w:rPr>
              <w:t>محاولة (1)</w:t>
            </w:r>
          </w:p>
        </w:tc>
        <w:tc>
          <w:tcPr>
            <w:tcW w:w="1049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 (2)</w:t>
            </w:r>
          </w:p>
        </w:tc>
        <w:tc>
          <w:tcPr>
            <w:tcW w:w="1032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 (3)</w:t>
            </w:r>
          </w:p>
        </w:tc>
        <w:tc>
          <w:tcPr>
            <w:tcW w:w="1080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</w:t>
            </w:r>
          </w:p>
          <w:p w:rsidR="000777A6" w:rsidRPr="00B86B84" w:rsidRDefault="000777A6" w:rsidP="00B86B84">
            <w:pPr>
              <w:jc w:val="center"/>
              <w:rPr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(4)</w:t>
            </w:r>
          </w:p>
        </w:tc>
        <w:tc>
          <w:tcPr>
            <w:tcW w:w="3060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</w:tr>
      <w:tr w:rsidR="000777A6" w:rsidTr="00B86B84">
        <w:trPr>
          <w:trHeight w:val="707"/>
        </w:trPr>
        <w:tc>
          <w:tcPr>
            <w:tcW w:w="1921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sz w:val="32"/>
                <w:szCs w:val="32"/>
                <w:rtl/>
                <w:lang w:bidi="ar-IQ"/>
              </w:rPr>
              <w:t>الرشاقة</w:t>
            </w:r>
          </w:p>
        </w:tc>
        <w:tc>
          <w:tcPr>
            <w:tcW w:w="1038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1049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1032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1080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3060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</w:tr>
    </w:tbl>
    <w:p w:rsidR="000777A6" w:rsidRDefault="000777A6" w:rsidP="00465A89">
      <w:pPr>
        <w:pBdr>
          <w:bottom w:val="dotted" w:sz="24" w:space="1" w:color="auto"/>
        </w:pBdr>
        <w:rPr>
          <w:b/>
          <w:bCs/>
          <w:rtl/>
          <w:lang w:bidi="ar-IQ"/>
        </w:rPr>
      </w:pPr>
    </w:p>
    <w:p w:rsidR="000777A6" w:rsidRDefault="000777A6" w:rsidP="00465A89">
      <w:pPr>
        <w:rPr>
          <w:b/>
          <w:bCs/>
          <w:rtl/>
          <w:lang w:bidi="ar-IQ"/>
        </w:rPr>
      </w:pPr>
    </w:p>
    <w:tbl>
      <w:tblPr>
        <w:bidiVisual/>
        <w:tblW w:w="9200" w:type="dxa"/>
        <w:tblInd w:w="-4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1067"/>
        <w:gridCol w:w="1271"/>
        <w:gridCol w:w="1440"/>
        <w:gridCol w:w="1440"/>
        <w:gridCol w:w="1442"/>
        <w:gridCol w:w="1080"/>
        <w:gridCol w:w="8"/>
        <w:gridCol w:w="1430"/>
        <w:gridCol w:w="22"/>
      </w:tblGrid>
      <w:tr w:rsidR="000777A6" w:rsidTr="00A756CB">
        <w:trPr>
          <w:trHeight w:val="576"/>
        </w:trPr>
        <w:tc>
          <w:tcPr>
            <w:tcW w:w="1067" w:type="dxa"/>
            <w:vMerge w:val="restart"/>
          </w:tcPr>
          <w:p w:rsidR="000777A6" w:rsidRDefault="000777A6" w:rsidP="00AD3ECC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noProof/>
                <w:lang w:eastAsia="en-US"/>
              </w:rPr>
              <w:pict>
                <v:line id="_x0000_s1037" style="position:absolute;left:0;text-align:left;flip:x;z-index:251648512" from="0,2.5pt" to="45pt,83.5pt"/>
              </w:pict>
            </w:r>
            <w:r>
              <w:rPr>
                <w:b/>
                <w:bCs/>
                <w:rtl/>
                <w:lang w:bidi="ar-IQ"/>
              </w:rPr>
              <w:t>المنطقة والضربة</w:t>
            </w:r>
          </w:p>
          <w:p w:rsidR="000777A6" w:rsidRDefault="000777A6" w:rsidP="00AD3ECC">
            <w:pPr>
              <w:rPr>
                <w:b/>
                <w:bCs/>
                <w:rtl/>
                <w:lang w:bidi="ar-IQ"/>
              </w:rPr>
            </w:pPr>
          </w:p>
          <w:p w:rsidR="000777A6" w:rsidRDefault="000777A6" w:rsidP="00AD3ECC">
            <w:pPr>
              <w:rPr>
                <w:b/>
                <w:bCs/>
                <w:rtl/>
                <w:lang w:bidi="ar-IQ"/>
              </w:rPr>
            </w:pPr>
          </w:p>
          <w:p w:rsidR="000777A6" w:rsidRDefault="000777A6" w:rsidP="00AD3ECC">
            <w:pPr>
              <w:rPr>
                <w:b/>
                <w:bCs/>
                <w:rtl/>
                <w:lang w:bidi="ar-IQ"/>
              </w:rPr>
            </w:pPr>
          </w:p>
          <w:p w:rsidR="000777A6" w:rsidRDefault="000777A6" w:rsidP="00AD3ECC">
            <w:pPr>
              <w:jc w:val="right"/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القدرة</w:t>
            </w:r>
          </w:p>
          <w:p w:rsidR="000777A6" w:rsidRPr="00B86B84" w:rsidRDefault="000777A6" w:rsidP="00AD3ECC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الحركية</w:t>
            </w:r>
          </w:p>
        </w:tc>
        <w:tc>
          <w:tcPr>
            <w:tcW w:w="1271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 xml:space="preserve">المنطقة </w:t>
            </w: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(4)</w:t>
            </w:r>
          </w:p>
        </w:tc>
        <w:tc>
          <w:tcPr>
            <w:tcW w:w="1440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المنطقة</w:t>
            </w:r>
          </w:p>
          <w:p w:rsidR="000777A6" w:rsidRPr="00B86B84" w:rsidRDefault="000777A6" w:rsidP="006F3919">
            <w:pPr>
              <w:tabs>
                <w:tab w:val="left" w:pos="460"/>
                <w:tab w:val="center" w:pos="612"/>
              </w:tabs>
              <w:rPr>
                <w:b/>
                <w:bCs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ab/>
            </w:r>
            <w:r>
              <w:rPr>
                <w:b/>
                <w:bCs/>
                <w:rtl/>
                <w:lang w:bidi="ar-IQ"/>
              </w:rPr>
              <w:tab/>
            </w:r>
            <w:r w:rsidRPr="00B86B84">
              <w:rPr>
                <w:b/>
                <w:bCs/>
                <w:rtl/>
                <w:lang w:bidi="ar-IQ"/>
              </w:rPr>
              <w:t>(3)</w:t>
            </w:r>
          </w:p>
        </w:tc>
        <w:tc>
          <w:tcPr>
            <w:tcW w:w="1440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المنطقة</w:t>
            </w: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(2)</w:t>
            </w:r>
          </w:p>
        </w:tc>
        <w:tc>
          <w:tcPr>
            <w:tcW w:w="1442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المنطقة</w:t>
            </w: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(1)</w:t>
            </w:r>
          </w:p>
        </w:tc>
        <w:tc>
          <w:tcPr>
            <w:tcW w:w="1080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rtl/>
                <w:lang w:bidi="ar-IQ"/>
              </w:rPr>
            </w:pPr>
          </w:p>
          <w:p w:rsidR="000777A6" w:rsidRPr="00B86B84" w:rsidRDefault="000777A6" w:rsidP="00B86B84">
            <w:pPr>
              <w:jc w:val="right"/>
              <w:rPr>
                <w:b/>
                <w:bCs/>
                <w:rtl/>
                <w:lang w:bidi="ar-IQ"/>
              </w:rPr>
            </w:pP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الفاشلة</w:t>
            </w:r>
          </w:p>
        </w:tc>
        <w:tc>
          <w:tcPr>
            <w:tcW w:w="1460" w:type="dxa"/>
            <w:gridSpan w:val="3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الدرجة/20</w:t>
            </w:r>
          </w:p>
        </w:tc>
      </w:tr>
      <w:tr w:rsidR="000777A6" w:rsidTr="002C5192">
        <w:trPr>
          <w:gridAfter w:val="1"/>
          <w:wAfter w:w="22" w:type="dxa"/>
          <w:trHeight w:val="562"/>
        </w:trPr>
        <w:tc>
          <w:tcPr>
            <w:tcW w:w="1067" w:type="dxa"/>
            <w:vMerge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271" w:type="dxa"/>
          </w:tcPr>
          <w:p w:rsidR="000777A6" w:rsidRPr="00B86B84" w:rsidRDefault="000777A6" w:rsidP="00B86B84">
            <w:pPr>
              <w:jc w:val="center"/>
              <w:rPr>
                <w:rtl/>
                <w:lang w:bidi="ar-IQ"/>
              </w:rPr>
            </w:pPr>
            <w:r w:rsidRPr="00B86B84">
              <w:rPr>
                <w:sz w:val="22"/>
                <w:szCs w:val="22"/>
                <w:lang w:bidi="ar-IQ"/>
              </w:rPr>
              <w:t>Top spin</w:t>
            </w:r>
            <w:r w:rsidRPr="00B86B84">
              <w:rPr>
                <w:rtl/>
                <w:lang w:bidi="ar-IQ"/>
              </w:rPr>
              <w:t>-</w:t>
            </w:r>
          </w:p>
          <w:p w:rsidR="000777A6" w:rsidRPr="00B86B84" w:rsidRDefault="000777A6" w:rsidP="00B86B84">
            <w:pPr>
              <w:jc w:val="center"/>
              <w:rPr>
                <w:lang w:bidi="ar-IQ"/>
              </w:rPr>
            </w:pPr>
            <w:r w:rsidRPr="00B86B84">
              <w:rPr>
                <w:lang w:bidi="ar-IQ"/>
              </w:rPr>
              <w:t>Back</w:t>
            </w:r>
          </w:p>
        </w:tc>
        <w:tc>
          <w:tcPr>
            <w:tcW w:w="1440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sz w:val="22"/>
                <w:szCs w:val="22"/>
                <w:lang w:bidi="ar-IQ"/>
              </w:rPr>
              <w:t>Top spin</w:t>
            </w:r>
            <w:r w:rsidRPr="00B86B84">
              <w:rPr>
                <w:b/>
                <w:bCs/>
                <w:rtl/>
                <w:lang w:bidi="ar-IQ"/>
              </w:rPr>
              <w:t>-</w:t>
            </w:r>
          </w:p>
          <w:p w:rsidR="000777A6" w:rsidRPr="00B86B84" w:rsidRDefault="000777A6" w:rsidP="00B86B84">
            <w:pPr>
              <w:jc w:val="center"/>
              <w:rPr>
                <w:rtl/>
                <w:lang w:bidi="ar-IQ"/>
              </w:rPr>
            </w:pPr>
            <w:r w:rsidRPr="00B86B84">
              <w:rPr>
                <w:lang w:bidi="ar-IQ"/>
              </w:rPr>
              <w:t>back</w:t>
            </w:r>
          </w:p>
          <w:p w:rsidR="000777A6" w:rsidRPr="00B86B84" w:rsidRDefault="000777A6" w:rsidP="00B86B84">
            <w:pPr>
              <w:jc w:val="center"/>
              <w:rPr>
                <w:lang w:bidi="ar-IQ"/>
              </w:rPr>
            </w:pP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1440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sz w:val="22"/>
                <w:szCs w:val="22"/>
                <w:lang w:bidi="ar-IQ"/>
              </w:rPr>
              <w:t>Top spin</w:t>
            </w:r>
            <w:r w:rsidRPr="00B86B84">
              <w:rPr>
                <w:b/>
                <w:bCs/>
                <w:rtl/>
                <w:lang w:bidi="ar-IQ"/>
              </w:rPr>
              <w:t>-</w:t>
            </w: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lang w:bidi="ar-IQ"/>
              </w:rPr>
              <w:t>Back</w:t>
            </w:r>
          </w:p>
        </w:tc>
        <w:tc>
          <w:tcPr>
            <w:tcW w:w="1442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sz w:val="22"/>
                <w:szCs w:val="22"/>
                <w:lang w:bidi="ar-IQ"/>
              </w:rPr>
              <w:t>Top spin</w:t>
            </w:r>
            <w:r w:rsidRPr="00B86B84">
              <w:rPr>
                <w:b/>
                <w:bCs/>
                <w:rtl/>
                <w:lang w:bidi="ar-IQ"/>
              </w:rPr>
              <w:t>-</w:t>
            </w: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lang w:bidi="ar-IQ"/>
              </w:rPr>
              <w:t>back</w:t>
            </w:r>
          </w:p>
        </w:tc>
        <w:tc>
          <w:tcPr>
            <w:tcW w:w="1088" w:type="dxa"/>
            <w:gridSpan w:val="2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1430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  <w:r w:rsidRPr="00B86B84">
              <w:rPr>
                <w:sz w:val="22"/>
                <w:szCs w:val="22"/>
                <w:lang w:bidi="ar-IQ"/>
              </w:rPr>
              <w:t>Top spin</w:t>
            </w:r>
            <w:r w:rsidRPr="00B86B84">
              <w:rPr>
                <w:b/>
                <w:bCs/>
                <w:rtl/>
                <w:lang w:bidi="ar-IQ"/>
              </w:rPr>
              <w:t>-</w:t>
            </w: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lang w:bidi="ar-IQ"/>
              </w:rPr>
              <w:t>back</w:t>
            </w:r>
          </w:p>
        </w:tc>
      </w:tr>
      <w:tr w:rsidR="000777A6" w:rsidTr="008E1A85">
        <w:trPr>
          <w:gridAfter w:val="1"/>
          <w:wAfter w:w="22" w:type="dxa"/>
          <w:trHeight w:val="654"/>
        </w:trPr>
        <w:tc>
          <w:tcPr>
            <w:tcW w:w="1067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</w:p>
          <w:p w:rsidR="000777A6" w:rsidRPr="00B86B84" w:rsidRDefault="000777A6" w:rsidP="00B86B84">
            <w:pPr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B86B84">
              <w:rPr>
                <w:b/>
                <w:bCs/>
                <w:sz w:val="30"/>
                <w:szCs w:val="30"/>
                <w:rtl/>
                <w:lang w:bidi="ar-IQ"/>
              </w:rPr>
              <w:t>الدقة</w:t>
            </w:r>
          </w:p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1271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440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440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442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088" w:type="dxa"/>
            <w:gridSpan w:val="2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430" w:type="dxa"/>
          </w:tcPr>
          <w:p w:rsidR="000777A6" w:rsidRPr="00B86B84" w:rsidRDefault="000777A6" w:rsidP="00B86B84">
            <w:pPr>
              <w:jc w:val="right"/>
              <w:rPr>
                <w:b/>
                <w:bCs/>
                <w:lang w:bidi="ar-IQ"/>
              </w:rPr>
            </w:pPr>
          </w:p>
        </w:tc>
      </w:tr>
    </w:tbl>
    <w:p w:rsidR="000777A6" w:rsidRPr="004A53DD" w:rsidRDefault="000777A6" w:rsidP="004A53DD">
      <w:pPr>
        <w:rPr>
          <w:vanish/>
        </w:rPr>
      </w:pPr>
    </w:p>
    <w:tbl>
      <w:tblPr>
        <w:tblpPr w:leftFromText="180" w:rightFromText="180" w:vertAnchor="text" w:horzAnchor="margin" w:tblpXSpec="center" w:tblpY="187"/>
        <w:bidiVisual/>
        <w:tblW w:w="918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921"/>
        <w:gridCol w:w="1038"/>
        <w:gridCol w:w="1049"/>
        <w:gridCol w:w="1032"/>
        <w:gridCol w:w="1080"/>
        <w:gridCol w:w="3060"/>
      </w:tblGrid>
      <w:tr w:rsidR="000777A6" w:rsidTr="00B86B84">
        <w:trPr>
          <w:trHeight w:val="603"/>
        </w:trPr>
        <w:tc>
          <w:tcPr>
            <w:tcW w:w="1921" w:type="dxa"/>
          </w:tcPr>
          <w:p w:rsidR="000777A6" w:rsidRDefault="000777A6" w:rsidP="00A756CB">
            <w:pPr>
              <w:rPr>
                <w:b/>
                <w:bCs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المحاولة</w:t>
            </w:r>
          </w:p>
          <w:p w:rsidR="000777A6" w:rsidRPr="00B86B84" w:rsidRDefault="000777A6" w:rsidP="00A756CB">
            <w:pPr>
              <w:jc w:val="right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القدرة الحركية</w:t>
            </w:r>
          </w:p>
        </w:tc>
        <w:tc>
          <w:tcPr>
            <w:tcW w:w="1038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>
              <w:rPr>
                <w:noProof/>
                <w:lang w:eastAsia="en-US"/>
              </w:rPr>
              <w:pict>
                <v:line id="_x0000_s1038" style="position:absolute;left:0;text-align:left;flip:x;z-index:251649536;mso-position-horizontal-relative:text;mso-position-vertical-relative:text" from="44.95pt,-.8pt" to="143.7pt,26pt"/>
              </w:pict>
            </w:r>
            <w:r w:rsidRPr="00B86B84">
              <w:rPr>
                <w:b/>
                <w:bCs/>
                <w:rtl/>
                <w:lang w:bidi="ar-IQ"/>
              </w:rPr>
              <w:t>محاولة (1)</w:t>
            </w:r>
          </w:p>
        </w:tc>
        <w:tc>
          <w:tcPr>
            <w:tcW w:w="1049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 (2)</w:t>
            </w:r>
          </w:p>
        </w:tc>
        <w:tc>
          <w:tcPr>
            <w:tcW w:w="1032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 (3)</w:t>
            </w:r>
          </w:p>
        </w:tc>
        <w:tc>
          <w:tcPr>
            <w:tcW w:w="1080" w:type="dxa"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  <w:r w:rsidRPr="00B86B84">
              <w:rPr>
                <w:b/>
                <w:bCs/>
                <w:rtl/>
                <w:lang w:bidi="ar-IQ"/>
              </w:rPr>
              <w:t>محاولة (4)</w:t>
            </w:r>
          </w:p>
        </w:tc>
        <w:tc>
          <w:tcPr>
            <w:tcW w:w="3060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</w:tr>
      <w:tr w:rsidR="000777A6" w:rsidTr="00B86B84">
        <w:trPr>
          <w:trHeight w:val="227"/>
        </w:trPr>
        <w:tc>
          <w:tcPr>
            <w:tcW w:w="1921" w:type="dxa"/>
            <w:vMerge w:val="restart"/>
          </w:tcPr>
          <w:p w:rsidR="000777A6" w:rsidRPr="00B86B84" w:rsidRDefault="000777A6" w:rsidP="00B86B84">
            <w:pPr>
              <w:jc w:val="center"/>
              <w:rPr>
                <w:b/>
                <w:bCs/>
                <w:rtl/>
                <w:lang w:bidi="ar-IQ"/>
              </w:rPr>
            </w:pPr>
          </w:p>
          <w:p w:rsidR="000777A6" w:rsidRPr="00B86B84" w:rsidRDefault="000777A6" w:rsidP="00B86B84">
            <w:pPr>
              <w:jc w:val="center"/>
              <w:rPr>
                <w:b/>
                <w:bCs/>
                <w:sz w:val="32"/>
                <w:szCs w:val="32"/>
                <w:lang w:bidi="ar-IQ"/>
              </w:rPr>
            </w:pPr>
            <w:r w:rsidRPr="00B86B84">
              <w:rPr>
                <w:b/>
                <w:bCs/>
                <w:sz w:val="32"/>
                <w:szCs w:val="32"/>
                <w:rtl/>
                <w:lang w:bidi="ar-IQ"/>
              </w:rPr>
              <w:t>التوازن</w:t>
            </w:r>
            <w:r>
              <w:rPr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B86B84">
              <w:rPr>
                <w:b/>
                <w:bCs/>
                <w:sz w:val="32"/>
                <w:szCs w:val="32"/>
                <w:rtl/>
                <w:lang w:bidi="ar-IQ"/>
              </w:rPr>
              <w:t>الحركي</w:t>
            </w:r>
          </w:p>
        </w:tc>
        <w:tc>
          <w:tcPr>
            <w:tcW w:w="1038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  <w:r w:rsidRPr="00B86B84">
              <w:rPr>
                <w:rtl/>
                <w:lang w:bidi="ar-IQ"/>
              </w:rPr>
              <w:t>أخطاء</w:t>
            </w:r>
          </w:p>
        </w:tc>
        <w:tc>
          <w:tcPr>
            <w:tcW w:w="1049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  <w:r w:rsidRPr="00B86B84">
              <w:rPr>
                <w:rtl/>
                <w:lang w:bidi="ar-IQ"/>
              </w:rPr>
              <w:t>أخطاء</w:t>
            </w:r>
          </w:p>
        </w:tc>
        <w:tc>
          <w:tcPr>
            <w:tcW w:w="1032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  <w:r w:rsidRPr="00B86B84">
              <w:rPr>
                <w:rtl/>
                <w:lang w:bidi="ar-IQ"/>
              </w:rPr>
              <w:t>أخطاء</w:t>
            </w:r>
          </w:p>
        </w:tc>
        <w:tc>
          <w:tcPr>
            <w:tcW w:w="1080" w:type="dxa"/>
          </w:tcPr>
          <w:p w:rsidR="000777A6" w:rsidRPr="00B86B84" w:rsidRDefault="000777A6" w:rsidP="00B86B84">
            <w:pPr>
              <w:jc w:val="center"/>
              <w:rPr>
                <w:lang w:bidi="ar-IQ"/>
              </w:rPr>
            </w:pPr>
            <w:r w:rsidRPr="00B86B84">
              <w:rPr>
                <w:rtl/>
                <w:lang w:bidi="ar-IQ"/>
              </w:rPr>
              <w:t>أخطاء</w:t>
            </w:r>
          </w:p>
        </w:tc>
        <w:tc>
          <w:tcPr>
            <w:tcW w:w="3060" w:type="dxa"/>
            <w:vMerge w:val="restart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</w:tr>
      <w:tr w:rsidR="000777A6" w:rsidTr="00B86B84">
        <w:trPr>
          <w:trHeight w:val="512"/>
        </w:trPr>
        <w:tc>
          <w:tcPr>
            <w:tcW w:w="1921" w:type="dxa"/>
            <w:vMerge/>
          </w:tcPr>
          <w:p w:rsidR="000777A6" w:rsidRPr="00B86B84" w:rsidRDefault="000777A6" w:rsidP="00B86B84">
            <w:pPr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1038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1049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1032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1080" w:type="dxa"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  <w:tc>
          <w:tcPr>
            <w:tcW w:w="3060" w:type="dxa"/>
            <w:vMerge/>
          </w:tcPr>
          <w:p w:rsidR="000777A6" w:rsidRPr="00B86B84" w:rsidRDefault="000777A6" w:rsidP="00B86B84">
            <w:pPr>
              <w:jc w:val="right"/>
              <w:rPr>
                <w:lang w:bidi="ar-IQ"/>
              </w:rPr>
            </w:pPr>
          </w:p>
        </w:tc>
      </w:tr>
    </w:tbl>
    <w:p w:rsidR="000777A6" w:rsidRDefault="000777A6" w:rsidP="00465A89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noProof/>
          <w:lang w:eastAsia="en-US"/>
        </w:rPr>
        <w:pict>
          <v:shape id="_x0000_s1039" type="#_x0000_t202" style="position:absolute;left:0;text-align:left;margin-left:-9pt;margin-top:-36pt;width:108pt;height:45pt;z-index:251660800;mso-position-horizontal-relative:text;mso-position-vertical-relative:text" strokecolor="white">
            <v:textbox style="mso-next-textbox:#_x0000_s1039"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13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2</w:t>
                  </w:r>
                </w:p>
              </w:txbxContent>
            </v:textbox>
          </v:shape>
        </w:pict>
      </w:r>
    </w:p>
    <w:p w:rsidR="000777A6" w:rsidRPr="00BE52EE" w:rsidRDefault="000777A6" w:rsidP="00B10223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  <w:rtl/>
          <w:lang w:bidi="ar-IQ"/>
        </w:rPr>
        <w:t xml:space="preserve">الملحق </w:t>
      </w:r>
      <w:r w:rsidRPr="00BE52EE">
        <w:rPr>
          <w:rFonts w:cs="Simplified Arabic"/>
          <w:b/>
          <w:bCs/>
          <w:sz w:val="32"/>
          <w:szCs w:val="32"/>
          <w:rtl/>
          <w:lang w:bidi="ar-IQ"/>
        </w:rPr>
        <w:t>(</w:t>
      </w:r>
      <w:r>
        <w:rPr>
          <w:rFonts w:cs="Simplified Arabic"/>
          <w:b/>
          <w:bCs/>
          <w:sz w:val="32"/>
          <w:szCs w:val="32"/>
          <w:rtl/>
          <w:lang w:bidi="ar-IQ"/>
        </w:rPr>
        <w:t>6</w:t>
      </w:r>
      <w:r w:rsidRPr="00BE52EE">
        <w:rPr>
          <w:rFonts w:cs="Simplified Arabic"/>
          <w:b/>
          <w:bCs/>
          <w:sz w:val="32"/>
          <w:szCs w:val="32"/>
          <w:rtl/>
          <w:lang w:bidi="ar-IQ"/>
        </w:rPr>
        <w:t>)</w:t>
      </w:r>
    </w:p>
    <w:p w:rsidR="000777A6" w:rsidRPr="00BE52EE" w:rsidRDefault="000777A6" w:rsidP="000142E3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BE52EE">
        <w:rPr>
          <w:rFonts w:cs="Simplified Arabic"/>
          <w:b/>
          <w:bCs/>
          <w:sz w:val="32"/>
          <w:szCs w:val="32"/>
          <w:rtl/>
          <w:lang w:bidi="ar-IQ"/>
        </w:rPr>
        <w:t>اسماء السادة اعضاء فريق العمل المساعد</w:t>
      </w:r>
    </w:p>
    <w:p w:rsidR="000777A6" w:rsidRDefault="000777A6" w:rsidP="00675B27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tbl>
      <w:tblPr>
        <w:tblpPr w:leftFromText="180" w:rightFromText="180" w:vertAnchor="page" w:horzAnchor="margin" w:tblpY="4501"/>
        <w:bidiVisual/>
        <w:tblW w:w="0" w:type="auto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702"/>
        <w:gridCol w:w="2575"/>
        <w:gridCol w:w="2458"/>
        <w:gridCol w:w="2787"/>
      </w:tblGrid>
      <w:tr w:rsidR="000777A6" w:rsidRPr="005C02AA" w:rsidTr="003D0368">
        <w:tc>
          <w:tcPr>
            <w:tcW w:w="702" w:type="dxa"/>
            <w:shd w:val="clear" w:color="auto" w:fill="BFBFBF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575" w:type="dxa"/>
            <w:shd w:val="clear" w:color="auto" w:fill="B3B3B3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2458" w:type="dxa"/>
            <w:shd w:val="clear" w:color="auto" w:fill="B3B3B3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اللقب العلمي </w:t>
            </w:r>
          </w:p>
        </w:tc>
        <w:tc>
          <w:tcPr>
            <w:tcW w:w="2787" w:type="dxa"/>
            <w:shd w:val="clear" w:color="auto" w:fill="B3B3B3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مكان العمل</w:t>
            </w:r>
          </w:p>
        </w:tc>
      </w:tr>
      <w:tr w:rsidR="000777A6" w:rsidRPr="005C02AA" w:rsidTr="003D0368">
        <w:trPr>
          <w:trHeight w:val="1348"/>
        </w:trPr>
        <w:tc>
          <w:tcPr>
            <w:tcW w:w="702" w:type="dxa"/>
            <w:shd w:val="clear" w:color="auto" w:fill="BFBFBF"/>
            <w:vAlign w:val="center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2575" w:type="dxa"/>
            <w:vAlign w:val="bottom"/>
          </w:tcPr>
          <w:p w:rsidR="000777A6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حذيفه ابراهيم</w:t>
            </w:r>
          </w:p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</w:p>
        </w:tc>
        <w:tc>
          <w:tcPr>
            <w:tcW w:w="2458" w:type="dxa"/>
            <w:vAlign w:val="center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مدرس دكتور</w:t>
            </w:r>
          </w:p>
        </w:tc>
        <w:tc>
          <w:tcPr>
            <w:tcW w:w="2787" w:type="dxa"/>
          </w:tcPr>
          <w:p w:rsidR="000777A6" w:rsidRPr="00C24147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C24147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كلية التربية الرياضية/جامعة بابل</w:t>
            </w:r>
          </w:p>
        </w:tc>
      </w:tr>
      <w:tr w:rsidR="000777A6" w:rsidRPr="005C02AA" w:rsidTr="003D0368">
        <w:tc>
          <w:tcPr>
            <w:tcW w:w="702" w:type="dxa"/>
            <w:shd w:val="clear" w:color="auto" w:fill="BFBFBF"/>
            <w:vAlign w:val="center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2575" w:type="dxa"/>
            <w:vAlign w:val="center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وائل عباس</w:t>
            </w:r>
          </w:p>
        </w:tc>
        <w:tc>
          <w:tcPr>
            <w:tcW w:w="2458" w:type="dxa"/>
            <w:vAlign w:val="center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طالب ماجستير</w:t>
            </w:r>
          </w:p>
        </w:tc>
        <w:tc>
          <w:tcPr>
            <w:tcW w:w="2787" w:type="dxa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كلية التربية الرياضية/جامعة بابل</w:t>
            </w:r>
          </w:p>
        </w:tc>
      </w:tr>
      <w:tr w:rsidR="000777A6" w:rsidRPr="005C02AA" w:rsidTr="003D0368">
        <w:tc>
          <w:tcPr>
            <w:tcW w:w="702" w:type="dxa"/>
            <w:shd w:val="clear" w:color="auto" w:fill="BFBFBF"/>
            <w:vAlign w:val="center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2575" w:type="dxa"/>
            <w:vAlign w:val="center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سيف صبار</w:t>
            </w:r>
          </w:p>
        </w:tc>
        <w:tc>
          <w:tcPr>
            <w:tcW w:w="2458" w:type="dxa"/>
            <w:vAlign w:val="center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طالب ماجستير</w:t>
            </w:r>
          </w:p>
        </w:tc>
        <w:tc>
          <w:tcPr>
            <w:tcW w:w="2787" w:type="dxa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كلية التربية الرياضية/جامعة بابل</w:t>
            </w:r>
          </w:p>
        </w:tc>
      </w:tr>
      <w:tr w:rsidR="000777A6" w:rsidRPr="005C02AA" w:rsidTr="003D0368">
        <w:tc>
          <w:tcPr>
            <w:tcW w:w="702" w:type="dxa"/>
            <w:shd w:val="clear" w:color="auto" w:fill="BFBFBF"/>
            <w:vAlign w:val="center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4-</w:t>
            </w:r>
          </w:p>
        </w:tc>
        <w:tc>
          <w:tcPr>
            <w:tcW w:w="2575" w:type="dxa"/>
            <w:vAlign w:val="center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b/>
                <w:bCs/>
                <w:sz w:val="32"/>
                <w:szCs w:val="32"/>
                <w:rtl/>
                <w:lang w:bidi="ar-IQ"/>
              </w:rPr>
              <w:t>حسام كاظم رحيمة</w:t>
            </w:r>
          </w:p>
        </w:tc>
        <w:tc>
          <w:tcPr>
            <w:tcW w:w="2458" w:type="dxa"/>
            <w:vAlign w:val="center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طالب ماجستير</w:t>
            </w:r>
          </w:p>
        </w:tc>
        <w:tc>
          <w:tcPr>
            <w:tcW w:w="2787" w:type="dxa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كلية التربية الرياضية/جامعة بابل</w:t>
            </w:r>
          </w:p>
        </w:tc>
      </w:tr>
      <w:tr w:rsidR="000777A6" w:rsidRPr="005C02AA" w:rsidTr="003D0368">
        <w:tc>
          <w:tcPr>
            <w:tcW w:w="702" w:type="dxa"/>
            <w:shd w:val="clear" w:color="auto" w:fill="BFBFBF"/>
            <w:vAlign w:val="center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5-</w:t>
            </w:r>
          </w:p>
        </w:tc>
        <w:tc>
          <w:tcPr>
            <w:tcW w:w="2575" w:type="dxa"/>
          </w:tcPr>
          <w:p w:rsidR="000777A6" w:rsidRPr="005C02AA" w:rsidRDefault="000777A6" w:rsidP="003D0368">
            <w:pPr>
              <w:spacing w:line="276" w:lineRule="auto"/>
              <w:jc w:val="right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سالم عبد الرزاق</w:t>
            </w:r>
          </w:p>
        </w:tc>
        <w:tc>
          <w:tcPr>
            <w:tcW w:w="2458" w:type="dxa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مدرب تنس طاولة دولي</w:t>
            </w:r>
          </w:p>
        </w:tc>
        <w:tc>
          <w:tcPr>
            <w:tcW w:w="2787" w:type="dxa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منتدى شباب الامام علي</w:t>
            </w:r>
          </w:p>
        </w:tc>
      </w:tr>
      <w:tr w:rsidR="000777A6" w:rsidRPr="005C02AA" w:rsidTr="003D0368">
        <w:tc>
          <w:tcPr>
            <w:tcW w:w="702" w:type="dxa"/>
            <w:shd w:val="clear" w:color="auto" w:fill="BFBFBF"/>
            <w:vAlign w:val="center"/>
          </w:tcPr>
          <w:p w:rsidR="000777A6" w:rsidRPr="005C02AA" w:rsidRDefault="000777A6" w:rsidP="003D0368">
            <w:pPr>
              <w:spacing w:line="360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5C02AA"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6-</w:t>
            </w:r>
          </w:p>
        </w:tc>
        <w:tc>
          <w:tcPr>
            <w:tcW w:w="2575" w:type="dxa"/>
          </w:tcPr>
          <w:p w:rsidR="000777A6" w:rsidRPr="005C02AA" w:rsidRDefault="000777A6" w:rsidP="003D0368">
            <w:pPr>
              <w:spacing w:line="276" w:lineRule="auto"/>
              <w:jc w:val="right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</w:p>
        </w:tc>
        <w:tc>
          <w:tcPr>
            <w:tcW w:w="2458" w:type="dxa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</w:p>
        </w:tc>
        <w:tc>
          <w:tcPr>
            <w:tcW w:w="2787" w:type="dxa"/>
          </w:tcPr>
          <w:p w:rsidR="000777A6" w:rsidRPr="005C02AA" w:rsidRDefault="000777A6" w:rsidP="003D0368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</w:tbl>
    <w:p w:rsidR="000777A6" w:rsidRDefault="000777A6" w:rsidP="00BE52EE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0777A6" w:rsidRDefault="000777A6" w:rsidP="006B5109">
      <w:pPr>
        <w:bidi/>
        <w:jc w:val="center"/>
        <w:rPr>
          <w:rFonts w:cs="Simplified Arabic"/>
          <w:b/>
          <w:bCs/>
          <w:sz w:val="32"/>
          <w:szCs w:val="32"/>
          <w:lang w:bidi="ar-IQ"/>
        </w:rPr>
      </w:pPr>
    </w:p>
    <w:p w:rsidR="000777A6" w:rsidRDefault="000777A6" w:rsidP="00C24147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0777A6" w:rsidRDefault="000777A6" w:rsidP="003D0368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0777A6" w:rsidRDefault="000777A6" w:rsidP="003D0368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0777A6" w:rsidRDefault="000777A6" w:rsidP="003D0368">
      <w:pPr>
        <w:bidi/>
        <w:jc w:val="center"/>
        <w:rPr>
          <w:rFonts w:cs="Simplified Arabic"/>
          <w:b/>
          <w:bCs/>
          <w:sz w:val="32"/>
          <w:szCs w:val="32"/>
          <w:lang w:bidi="ar-IQ"/>
        </w:rPr>
      </w:pPr>
    </w:p>
    <w:p w:rsidR="000777A6" w:rsidRDefault="000777A6" w:rsidP="00C24147">
      <w:pPr>
        <w:bidi/>
        <w:jc w:val="center"/>
        <w:rPr>
          <w:rFonts w:cs="Simplified Arabic"/>
          <w:b/>
          <w:bCs/>
          <w:sz w:val="32"/>
          <w:szCs w:val="32"/>
          <w:lang w:bidi="ar-IQ"/>
        </w:rPr>
      </w:pPr>
    </w:p>
    <w:p w:rsidR="000777A6" w:rsidRDefault="000777A6" w:rsidP="00C24147">
      <w:pPr>
        <w:bidi/>
        <w:jc w:val="center"/>
        <w:rPr>
          <w:rFonts w:cs="Simplified Arabic"/>
          <w:b/>
          <w:bCs/>
          <w:sz w:val="32"/>
          <w:szCs w:val="32"/>
          <w:lang w:bidi="ar-IQ"/>
        </w:rPr>
      </w:pPr>
    </w:p>
    <w:p w:rsidR="000777A6" w:rsidRDefault="000777A6" w:rsidP="00C3599B">
      <w:pPr>
        <w:bidi/>
        <w:jc w:val="center"/>
        <w:rPr>
          <w:rFonts w:cs="Simplified Arabic"/>
          <w:b/>
          <w:bCs/>
          <w:sz w:val="32"/>
          <w:szCs w:val="32"/>
          <w:lang w:bidi="ar-IQ"/>
        </w:rPr>
      </w:pPr>
      <w:r>
        <w:rPr>
          <w:noProof/>
          <w:lang w:eastAsia="en-US"/>
        </w:rPr>
        <w:pict>
          <v:shape id="_x0000_s1040" type="#_x0000_t202" style="position:absolute;left:0;text-align:left;margin-left:0;margin-top:-37.3pt;width:90pt;height:59.8pt;z-index:251661824" strokecolor="white">
            <v:textbox style="mso-next-textbox:#_x0000_s1040"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13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xbxContent>
            </v:textbox>
          </v:shape>
        </w:pict>
      </w:r>
    </w:p>
    <w:p w:rsidR="000777A6" w:rsidRDefault="000777A6" w:rsidP="00C3599B">
      <w:pPr>
        <w:bidi/>
        <w:jc w:val="center"/>
        <w:rPr>
          <w:rFonts w:cs="Simplified Arabic"/>
          <w:b/>
          <w:bCs/>
          <w:sz w:val="32"/>
          <w:szCs w:val="32"/>
          <w:lang w:bidi="ar-IQ"/>
        </w:rPr>
      </w:pPr>
    </w:p>
    <w:p w:rsidR="000777A6" w:rsidRDefault="000777A6" w:rsidP="00C3599B">
      <w:pPr>
        <w:bidi/>
        <w:jc w:val="center"/>
        <w:rPr>
          <w:rFonts w:cs="Simplified Arabic"/>
          <w:b/>
          <w:bCs/>
          <w:sz w:val="32"/>
          <w:szCs w:val="32"/>
          <w:lang w:bidi="ar-IQ"/>
        </w:rPr>
      </w:pPr>
    </w:p>
    <w:p w:rsidR="000777A6" w:rsidRDefault="000777A6" w:rsidP="00C3599B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  <w:rtl/>
          <w:lang w:bidi="ar-IQ"/>
        </w:rPr>
        <w:t>ملحق  (7)</w:t>
      </w:r>
    </w:p>
    <w:p w:rsidR="000777A6" w:rsidRDefault="000777A6">
      <w:pPr>
        <w:rPr>
          <w:rtl/>
        </w:rPr>
      </w:pPr>
    </w:p>
    <w:p w:rsidR="000777A6" w:rsidRPr="007C5410" w:rsidRDefault="000777A6" w:rsidP="00723326">
      <w:pPr>
        <w:bidi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7C5410">
        <w:rPr>
          <w:rFonts w:cs="Simplified Arabic"/>
          <w:b/>
          <w:bCs/>
          <w:sz w:val="32"/>
          <w:szCs w:val="32"/>
          <w:rtl/>
          <w:lang w:bidi="ar-IQ"/>
        </w:rPr>
        <w:t xml:space="preserve">أسماء السادة الخبراء والمختصين الذين تم عرض </w:t>
      </w:r>
      <w:r>
        <w:rPr>
          <w:rFonts w:cs="Simplified Arabic"/>
          <w:b/>
          <w:bCs/>
          <w:sz w:val="32"/>
          <w:szCs w:val="32"/>
          <w:rtl/>
          <w:lang w:bidi="ar-IQ"/>
        </w:rPr>
        <w:t xml:space="preserve">الاختبارات الخاصة بتنس الطاولة  </w:t>
      </w:r>
    </w:p>
    <w:p w:rsidR="000777A6" w:rsidRPr="009608EE" w:rsidRDefault="000777A6" w:rsidP="00723326">
      <w:pPr>
        <w:bidi/>
        <w:rPr>
          <w:rFonts w:cs="Simplified Arabic"/>
          <w:sz w:val="16"/>
          <w:szCs w:val="16"/>
          <w:rtl/>
          <w:lang w:bidi="ar-IQ"/>
        </w:rPr>
      </w:pPr>
    </w:p>
    <w:p w:rsidR="000777A6" w:rsidRDefault="000777A6" w:rsidP="00723326">
      <w:pPr>
        <w:bidi/>
        <w:spacing w:line="360" w:lineRule="auto"/>
        <w:rPr>
          <w:rFonts w:cs="Simplified Arabic"/>
          <w:sz w:val="32"/>
          <w:szCs w:val="32"/>
          <w:rtl/>
          <w:lang w:bidi="ar-IQ"/>
        </w:rPr>
      </w:pPr>
    </w:p>
    <w:tbl>
      <w:tblPr>
        <w:bidiVisual/>
        <w:tblW w:w="0" w:type="auto"/>
        <w:jc w:val="center"/>
        <w:tblInd w:w="-24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513"/>
        <w:gridCol w:w="2353"/>
        <w:gridCol w:w="2295"/>
        <w:gridCol w:w="2525"/>
      </w:tblGrid>
      <w:tr w:rsidR="000777A6" w:rsidRPr="00F77C9C" w:rsidTr="00F0089E">
        <w:trPr>
          <w:jc w:val="center"/>
        </w:trPr>
        <w:tc>
          <w:tcPr>
            <w:tcW w:w="513" w:type="dxa"/>
            <w:shd w:val="clear" w:color="auto" w:fill="BFBFBF"/>
          </w:tcPr>
          <w:p w:rsidR="000777A6" w:rsidRPr="00F77C9C" w:rsidRDefault="000777A6" w:rsidP="005B02EA">
            <w:pPr>
              <w:bidi/>
              <w:spacing w:line="360" w:lineRule="auto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2353" w:type="dxa"/>
            <w:shd w:val="clear" w:color="auto" w:fill="B3B3B3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  <w:t>الاسم</w:t>
            </w:r>
          </w:p>
        </w:tc>
        <w:tc>
          <w:tcPr>
            <w:tcW w:w="2295" w:type="dxa"/>
            <w:shd w:val="clear" w:color="auto" w:fill="B3B3B3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  <w:t>اللقب العلمي</w:t>
            </w:r>
          </w:p>
        </w:tc>
        <w:tc>
          <w:tcPr>
            <w:tcW w:w="2525" w:type="dxa"/>
            <w:shd w:val="clear" w:color="auto" w:fill="B3B3B3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  <w:t>الاختصاص</w:t>
            </w:r>
          </w:p>
        </w:tc>
      </w:tr>
      <w:tr w:rsidR="000777A6" w:rsidRPr="00F77C9C" w:rsidTr="00F0089E">
        <w:trPr>
          <w:jc w:val="center"/>
        </w:trPr>
        <w:tc>
          <w:tcPr>
            <w:tcW w:w="513" w:type="dxa"/>
            <w:shd w:val="clear" w:color="auto" w:fill="BFBFBF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2353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ناهدة عبد زيد</w:t>
            </w:r>
          </w:p>
        </w:tc>
        <w:tc>
          <w:tcPr>
            <w:tcW w:w="229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أ.د</w:t>
            </w:r>
          </w:p>
        </w:tc>
        <w:tc>
          <w:tcPr>
            <w:tcW w:w="252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علوم الحركة</w:t>
            </w:r>
          </w:p>
        </w:tc>
      </w:tr>
      <w:tr w:rsidR="000777A6" w:rsidRPr="00F77C9C" w:rsidTr="00F0089E">
        <w:trPr>
          <w:jc w:val="center"/>
        </w:trPr>
        <w:tc>
          <w:tcPr>
            <w:tcW w:w="513" w:type="dxa"/>
            <w:shd w:val="clear" w:color="auto" w:fill="BFBFBF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2353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حذيفة إبراهيم الحربي</w:t>
            </w:r>
          </w:p>
        </w:tc>
        <w:tc>
          <w:tcPr>
            <w:tcW w:w="229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م.د</w:t>
            </w:r>
          </w:p>
        </w:tc>
        <w:tc>
          <w:tcPr>
            <w:tcW w:w="252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العاب المضرب</w:t>
            </w:r>
          </w:p>
        </w:tc>
      </w:tr>
      <w:tr w:rsidR="000777A6" w:rsidRPr="00F77C9C" w:rsidTr="00F0089E">
        <w:trPr>
          <w:jc w:val="center"/>
        </w:trPr>
        <w:tc>
          <w:tcPr>
            <w:tcW w:w="513" w:type="dxa"/>
            <w:shd w:val="clear" w:color="auto" w:fill="BFBFBF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353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احمد عبد الكاظم</w:t>
            </w:r>
          </w:p>
        </w:tc>
        <w:tc>
          <w:tcPr>
            <w:tcW w:w="229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طالب دكتوراه</w:t>
            </w:r>
          </w:p>
        </w:tc>
        <w:tc>
          <w:tcPr>
            <w:tcW w:w="252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الاختبارات والقياس</w:t>
            </w:r>
          </w:p>
        </w:tc>
      </w:tr>
      <w:tr w:rsidR="000777A6" w:rsidRPr="00F77C9C" w:rsidTr="00F0089E">
        <w:trPr>
          <w:jc w:val="center"/>
        </w:trPr>
        <w:tc>
          <w:tcPr>
            <w:tcW w:w="513" w:type="dxa"/>
            <w:shd w:val="clear" w:color="auto" w:fill="BFBFBF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2353" w:type="dxa"/>
            <w:vAlign w:val="center"/>
          </w:tcPr>
          <w:p w:rsidR="000777A6" w:rsidRPr="006B5109" w:rsidRDefault="000777A6" w:rsidP="006B5109">
            <w:pPr>
              <w:tabs>
                <w:tab w:val="left" w:pos="0"/>
              </w:tabs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حسين عزيز</w:t>
            </w:r>
          </w:p>
        </w:tc>
        <w:tc>
          <w:tcPr>
            <w:tcW w:w="2295" w:type="dxa"/>
            <w:vAlign w:val="center"/>
          </w:tcPr>
          <w:p w:rsidR="000777A6" w:rsidRPr="006B5109" w:rsidRDefault="000777A6" w:rsidP="00C24147">
            <w:pPr>
              <w:bidi/>
              <w:spacing w:line="276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بكلوريوس تربية رياضية</w:t>
            </w:r>
          </w:p>
        </w:tc>
        <w:tc>
          <w:tcPr>
            <w:tcW w:w="252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مدرب تنس الطاولة</w:t>
            </w:r>
          </w:p>
        </w:tc>
      </w:tr>
      <w:tr w:rsidR="000777A6" w:rsidRPr="00F77C9C" w:rsidTr="00F0089E">
        <w:trPr>
          <w:jc w:val="center"/>
        </w:trPr>
        <w:tc>
          <w:tcPr>
            <w:tcW w:w="513" w:type="dxa"/>
            <w:shd w:val="clear" w:color="auto" w:fill="BFBFBF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2353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سالم عبد الرزاق</w:t>
            </w:r>
          </w:p>
        </w:tc>
        <w:tc>
          <w:tcPr>
            <w:tcW w:w="229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بكلوريوس</w:t>
            </w:r>
          </w:p>
        </w:tc>
        <w:tc>
          <w:tcPr>
            <w:tcW w:w="252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مدرب تنس طاولة دولي</w:t>
            </w:r>
          </w:p>
        </w:tc>
      </w:tr>
      <w:tr w:rsidR="000777A6" w:rsidRPr="00F77C9C" w:rsidTr="00F0089E">
        <w:trPr>
          <w:jc w:val="center"/>
        </w:trPr>
        <w:tc>
          <w:tcPr>
            <w:tcW w:w="513" w:type="dxa"/>
            <w:shd w:val="clear" w:color="auto" w:fill="BFBFBF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2353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عمار محمد سعدان</w:t>
            </w:r>
          </w:p>
        </w:tc>
        <w:tc>
          <w:tcPr>
            <w:tcW w:w="229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بكلوريوس تربية رياضية</w:t>
            </w:r>
          </w:p>
        </w:tc>
        <w:tc>
          <w:tcPr>
            <w:tcW w:w="252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مدرب تنس طاولة محلي</w:t>
            </w:r>
          </w:p>
        </w:tc>
      </w:tr>
      <w:tr w:rsidR="000777A6" w:rsidRPr="00F77C9C" w:rsidTr="00F0089E">
        <w:trPr>
          <w:jc w:val="center"/>
        </w:trPr>
        <w:tc>
          <w:tcPr>
            <w:tcW w:w="513" w:type="dxa"/>
            <w:shd w:val="clear" w:color="auto" w:fill="BFBFBF"/>
          </w:tcPr>
          <w:p w:rsidR="000777A6" w:rsidRPr="00F77C9C" w:rsidRDefault="000777A6" w:rsidP="005B02EA">
            <w:pPr>
              <w:bidi/>
              <w:spacing w:line="360" w:lineRule="auto"/>
              <w:jc w:val="center"/>
              <w:rPr>
                <w:rFonts w:cs="Simplified Arabic"/>
                <w:sz w:val="24"/>
                <w:szCs w:val="24"/>
                <w:lang w:bidi="ar-IQ"/>
              </w:rPr>
            </w:pPr>
            <w:r w:rsidRPr="00F77C9C">
              <w:rPr>
                <w:rFonts w:cs="Simplified Arabic"/>
                <w:sz w:val="24"/>
                <w:szCs w:val="24"/>
                <w:rtl/>
                <w:lang w:bidi="ar-IQ"/>
              </w:rPr>
              <w:t xml:space="preserve">7 </w:t>
            </w:r>
          </w:p>
        </w:tc>
        <w:tc>
          <w:tcPr>
            <w:tcW w:w="2353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حسين الشكري</w:t>
            </w:r>
          </w:p>
        </w:tc>
        <w:tc>
          <w:tcPr>
            <w:tcW w:w="229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بكلوريوس</w:t>
            </w:r>
          </w:p>
        </w:tc>
        <w:tc>
          <w:tcPr>
            <w:tcW w:w="2525" w:type="dxa"/>
            <w:vAlign w:val="center"/>
          </w:tcPr>
          <w:p w:rsidR="000777A6" w:rsidRPr="006B5109" w:rsidRDefault="000777A6" w:rsidP="006B5109">
            <w:pPr>
              <w:bidi/>
              <w:spacing w:line="360" w:lineRule="auto"/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6B5109"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  <w:t>مدرب تنس طاولة محلي</w:t>
            </w:r>
          </w:p>
        </w:tc>
      </w:tr>
    </w:tbl>
    <w:p w:rsidR="000777A6" w:rsidRDefault="000777A6" w:rsidP="00B10223">
      <w:pPr>
        <w:spacing w:before="240"/>
        <w:jc w:val="center"/>
        <w:rPr>
          <w:rtl/>
        </w:rPr>
      </w:pPr>
    </w:p>
    <w:p w:rsidR="000777A6" w:rsidRDefault="000777A6" w:rsidP="00B10223">
      <w:pPr>
        <w:spacing w:before="240"/>
        <w:jc w:val="center"/>
      </w:pPr>
    </w:p>
    <w:p w:rsidR="000777A6" w:rsidRDefault="000777A6" w:rsidP="00B10223">
      <w:pPr>
        <w:spacing w:before="240"/>
        <w:jc w:val="center"/>
        <w:rPr>
          <w:rtl/>
        </w:rPr>
      </w:pPr>
    </w:p>
    <w:p w:rsidR="000777A6" w:rsidRDefault="000777A6" w:rsidP="00B10223">
      <w:pPr>
        <w:spacing w:before="240"/>
        <w:jc w:val="center"/>
      </w:pPr>
    </w:p>
    <w:p w:rsidR="000777A6" w:rsidRDefault="000777A6" w:rsidP="00B10223">
      <w:pPr>
        <w:spacing w:before="240"/>
        <w:jc w:val="center"/>
      </w:pPr>
    </w:p>
    <w:p w:rsidR="000777A6" w:rsidRDefault="000777A6" w:rsidP="00B10223">
      <w:pPr>
        <w:spacing w:before="240"/>
        <w:jc w:val="center"/>
      </w:pPr>
    </w:p>
    <w:p w:rsidR="000777A6" w:rsidRPr="00F33E6A" w:rsidRDefault="000777A6" w:rsidP="00B10223">
      <w:pPr>
        <w:spacing w:before="240"/>
        <w:jc w:val="center"/>
        <w:rPr>
          <w:b/>
          <w:bCs/>
          <w:sz w:val="32"/>
          <w:szCs w:val="32"/>
          <w:lang w:bidi="ar-IQ"/>
        </w:rPr>
      </w:pPr>
      <w:r>
        <w:rPr>
          <w:noProof/>
          <w:lang w:eastAsia="en-US"/>
        </w:rPr>
        <w:pict>
          <v:shape id="_x0000_s1041" type="#_x0000_t202" style="position:absolute;left:0;text-align:left;margin-left:-9pt;margin-top:-45pt;width:81pt;height:52.65pt;z-index:251662848" strokecolor="white">
            <v:textbox style="mso-next-textbox:#_x0000_s1041"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13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4</w:t>
                  </w:r>
                </w:p>
              </w:txbxContent>
            </v:textbox>
          </v:shape>
        </w:pict>
      </w:r>
      <w:r w:rsidRPr="00F33E6A">
        <w:rPr>
          <w:b/>
          <w:bCs/>
          <w:sz w:val="32"/>
          <w:szCs w:val="32"/>
          <w:rtl/>
          <w:lang w:bidi="ar-IQ"/>
        </w:rPr>
        <w:t>ملحق(</w:t>
      </w:r>
      <w:r>
        <w:rPr>
          <w:b/>
          <w:bCs/>
          <w:sz w:val="32"/>
          <w:szCs w:val="32"/>
          <w:rtl/>
          <w:lang w:bidi="ar-IQ"/>
        </w:rPr>
        <w:t>8</w:t>
      </w:r>
      <w:r w:rsidRPr="00F33E6A">
        <w:rPr>
          <w:b/>
          <w:bCs/>
          <w:sz w:val="32"/>
          <w:szCs w:val="32"/>
          <w:rtl/>
          <w:lang w:bidi="ar-IQ"/>
        </w:rPr>
        <w:t>)</w:t>
      </w:r>
    </w:p>
    <w:p w:rsidR="000777A6" w:rsidRDefault="000777A6">
      <w:pPr>
        <w:rPr>
          <w:rtl/>
        </w:rPr>
      </w:pPr>
    </w:p>
    <w:p w:rsidR="000777A6" w:rsidRDefault="000777A6" w:rsidP="00CA0290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b/>
          <w:bCs/>
          <w:sz w:val="32"/>
          <w:szCs w:val="32"/>
          <w:rtl/>
          <w:lang w:bidi="ar-IQ"/>
        </w:rPr>
        <w:t>تمرينات تطوير الأداء المهاري والقدرات الحركية الخاصة بتنس الطاولة)</w:t>
      </w:r>
      <w:r>
        <w:rPr>
          <w:b/>
          <w:bCs/>
          <w:sz w:val="32"/>
          <w:szCs w:val="32"/>
          <w:lang w:bidi="ar-IQ"/>
        </w:rPr>
        <w:t>)</w:t>
      </w:r>
    </w:p>
    <w:p w:rsidR="000777A6" w:rsidRDefault="000777A6" w:rsidP="00614127">
      <w:pPr>
        <w:jc w:val="right"/>
        <w:rPr>
          <w:b/>
          <w:bCs/>
          <w:sz w:val="28"/>
          <w:szCs w:val="28"/>
          <w:lang w:bidi="ar-IQ"/>
        </w:rPr>
      </w:pPr>
      <w:r>
        <w:rPr>
          <w:b/>
          <w:bCs/>
          <w:sz w:val="28"/>
          <w:szCs w:val="28"/>
          <w:rtl/>
          <w:lang w:bidi="ar-IQ"/>
        </w:rPr>
        <w:t>الأسبوع/ الأول ، الثاني                                            عدد اللاعبين/ (5 )</w:t>
      </w: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  <w:r>
        <w:rPr>
          <w:b/>
          <w:bCs/>
          <w:sz w:val="28"/>
          <w:szCs w:val="28"/>
          <w:rtl/>
          <w:lang w:bidi="ar-IQ"/>
        </w:rPr>
        <w:t>زمن الجزء الرئيسي/ 90د                                        المكان /منتدى شباب الإمام علي(ع)</w:t>
      </w:r>
    </w:p>
    <w:tbl>
      <w:tblPr>
        <w:tblpPr w:leftFromText="180" w:rightFromText="180" w:vertAnchor="page" w:horzAnchor="margin" w:tblpY="409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26"/>
        <w:gridCol w:w="709"/>
        <w:gridCol w:w="850"/>
        <w:gridCol w:w="596"/>
        <w:gridCol w:w="563"/>
        <w:gridCol w:w="3788"/>
        <w:gridCol w:w="490"/>
      </w:tblGrid>
      <w:tr w:rsidR="000777A6" w:rsidRPr="00163A2D" w:rsidTr="00501D90">
        <w:tc>
          <w:tcPr>
            <w:tcW w:w="1526" w:type="dxa"/>
            <w:shd w:val="clear" w:color="auto" w:fill="BFBFBF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63A2D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الملاحظات</w:t>
            </w:r>
          </w:p>
        </w:tc>
        <w:tc>
          <w:tcPr>
            <w:tcW w:w="709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lang w:bidi="ar-IQ"/>
              </w:rPr>
            </w:pPr>
            <w:r w:rsidRPr="00163A2D">
              <w:rPr>
                <w:b/>
                <w:bCs/>
                <w:color w:val="000000"/>
                <w:rtl/>
                <w:lang w:bidi="ar-IQ"/>
              </w:rPr>
              <w:t>الراحة ثا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0777A6" w:rsidRPr="004E12AE" w:rsidRDefault="000777A6" w:rsidP="00501D90">
            <w:pPr>
              <w:jc w:val="center"/>
              <w:rPr>
                <w:b/>
                <w:bCs/>
                <w:color w:val="000000"/>
                <w:lang w:bidi="ar-IQ"/>
              </w:rPr>
            </w:pPr>
            <w:r>
              <w:rPr>
                <w:b/>
                <w:bCs/>
                <w:color w:val="000000"/>
                <w:rtl/>
                <w:lang w:bidi="ar-IQ"/>
              </w:rPr>
              <w:t xml:space="preserve">سرعة </w:t>
            </w:r>
            <w:r w:rsidRPr="004E12AE">
              <w:rPr>
                <w:b/>
                <w:bCs/>
                <w:color w:val="000000"/>
                <w:rtl/>
                <w:lang w:bidi="ar-IQ"/>
              </w:rPr>
              <w:t>الجهاز</w:t>
            </w:r>
          </w:p>
        </w:tc>
        <w:tc>
          <w:tcPr>
            <w:tcW w:w="596" w:type="dxa"/>
            <w:shd w:val="clear" w:color="auto" w:fill="BFBFBF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تكرار</w:t>
            </w:r>
          </w:p>
        </w:tc>
        <w:tc>
          <w:tcPr>
            <w:tcW w:w="563" w:type="dxa"/>
            <w:shd w:val="clear" w:color="auto" w:fill="BFBFBF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000000"/>
                <w:lang w:bidi="ar-IQ"/>
              </w:rPr>
            </w:pPr>
            <w:r w:rsidRPr="00163A2D">
              <w:rPr>
                <w:b/>
                <w:bCs/>
                <w:color w:val="000000"/>
                <w:rtl/>
                <w:lang w:bidi="ar-IQ"/>
              </w:rPr>
              <w:t>زمن الاداء</w:t>
            </w:r>
          </w:p>
        </w:tc>
        <w:tc>
          <w:tcPr>
            <w:tcW w:w="3788" w:type="dxa"/>
            <w:shd w:val="clear" w:color="auto" w:fill="BFBFBF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63A2D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شرح التمرينات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63A2D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rtl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تمارين حركية بدون كرات على جوانب الطاولة</w:t>
            </w:r>
          </w:p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ضربة بالوجه الخلفي / بالجهاز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2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 (2) / بالكرات المتعددة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3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دوران أعلى بالوجه الأمامي/بالجهاز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4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 (4) بالكرات المتعددة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5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 xml:space="preserve">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ضربة خلفية –تحرك خطوة واحدة للجانب –دوران أعلى-رجوع / بالجهاز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6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التمرين(6) كرات متعددة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7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الأداء باليد الغير مستخدمة / بالجهاز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8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التمرين(8) بالكرات المتعددة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9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تصغير مساحة الطاولة(للنصف)/ضربة خلفية –دوران أعلى –نفس المكان/بالجهاز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10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التمرين(10) بالكرات المتعددة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11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ضربة خلفية-دوران نصف دائري بالرجلين –ضربة دوران أعلى أمامية- رجوع للوضع / بالجهاز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12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التمرين(12) بالكرات المتعددة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13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ضربة خلفية بالاستناد على رجل اليسار-قفز للجانب برجل واحدة-استناد على رجل اليمين-ضربة دوران للأعلى –رجوع للوضع/بالجهاز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14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spacing w:line="360" w:lineRule="auto"/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 /ثا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التمرين(14) بالكرات المتعددة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15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spacing w:line="360" w:lineRule="auto"/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التمرين(6)بالجهاز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16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spacing w:line="360" w:lineRule="auto"/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التمرين(6) كرات متعددة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17</w:t>
            </w:r>
          </w:p>
        </w:tc>
      </w:tr>
      <w:tr w:rsidR="000777A6" w:rsidRPr="00163A2D" w:rsidTr="00501D90">
        <w:tc>
          <w:tcPr>
            <w:tcW w:w="1526" w:type="dxa"/>
          </w:tcPr>
          <w:p w:rsidR="000777A6" w:rsidRPr="00163A2D" w:rsidRDefault="000777A6" w:rsidP="00501D90">
            <w:pPr>
              <w:spacing w:line="360" w:lineRule="auto"/>
              <w:jc w:val="right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09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850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596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563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3788" w:type="dxa"/>
            <w:vAlign w:val="center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التمرين(12) بالجهاز</w:t>
            </w:r>
          </w:p>
        </w:tc>
        <w:tc>
          <w:tcPr>
            <w:tcW w:w="490" w:type="dxa"/>
            <w:shd w:val="clear" w:color="auto" w:fill="BFBFBF"/>
          </w:tcPr>
          <w:p w:rsidR="000777A6" w:rsidRPr="00163A2D" w:rsidRDefault="000777A6" w:rsidP="00501D90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18</w:t>
            </w:r>
          </w:p>
        </w:tc>
      </w:tr>
    </w:tbl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rtl/>
          <w:lang w:bidi="ar-IQ"/>
        </w:rPr>
        <w:t>زمن التمرينات / 30 د</w:t>
      </w:r>
    </w:p>
    <w:p w:rsidR="000777A6" w:rsidRDefault="000777A6" w:rsidP="00660532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660532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660532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660532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425C8">
      <w:pPr>
        <w:jc w:val="right"/>
        <w:rPr>
          <w:b/>
          <w:bCs/>
          <w:sz w:val="28"/>
          <w:szCs w:val="28"/>
          <w:lang w:bidi="ar-IQ"/>
        </w:rPr>
      </w:pPr>
      <w:r>
        <w:rPr>
          <w:noProof/>
          <w:lang w:eastAsia="en-US"/>
        </w:rPr>
        <w:pict>
          <v:shape id="_x0000_s1042" type="#_x0000_t202" style="position:absolute;left:0;text-align:left;margin-left:-9pt;margin-top:-33pt;width:54pt;height:24pt;z-index:251663872" strokecolor="white">
            <v:textbox style="mso-next-textbox:#_x0000_s1042"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13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5</w:t>
                  </w:r>
                </w:p>
              </w:txbxContent>
            </v:textbox>
          </v:shape>
        </w:pict>
      </w:r>
      <w:r>
        <w:rPr>
          <w:b/>
          <w:bCs/>
          <w:sz w:val="28"/>
          <w:szCs w:val="28"/>
          <w:rtl/>
          <w:lang w:bidi="ar-IQ"/>
        </w:rPr>
        <w:t>الأسبوع/ الثالث ، الرابع                                           عدد اللاعبين/ (5 )</w:t>
      </w:r>
    </w:p>
    <w:p w:rsidR="000777A6" w:rsidRDefault="000777A6" w:rsidP="000425C8">
      <w:pPr>
        <w:rPr>
          <w:b/>
          <w:bCs/>
          <w:sz w:val="28"/>
          <w:szCs w:val="28"/>
          <w:lang w:bidi="ar-IQ"/>
        </w:rPr>
      </w:pPr>
    </w:p>
    <w:p w:rsidR="000777A6" w:rsidRDefault="000777A6" w:rsidP="000425C8">
      <w:pPr>
        <w:jc w:val="right"/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rtl/>
          <w:lang w:bidi="ar-IQ"/>
        </w:rPr>
        <w:t>زمن الجزء الرئيسي/ 90د                                        المكان /منتدى شباب الإمام علي(ع)</w:t>
      </w:r>
    </w:p>
    <w:p w:rsidR="000777A6" w:rsidRDefault="000777A6" w:rsidP="000425C8">
      <w:pPr>
        <w:jc w:val="right"/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rtl/>
          <w:lang w:bidi="ar-IQ"/>
        </w:rPr>
        <w:t>زمن التمرينات / 30 د</w:t>
      </w: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tbl>
      <w:tblPr>
        <w:tblpPr w:leftFromText="180" w:rightFromText="180" w:vertAnchor="page" w:horzAnchor="margin" w:tblpY="320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384"/>
        <w:gridCol w:w="851"/>
        <w:gridCol w:w="850"/>
        <w:gridCol w:w="596"/>
        <w:gridCol w:w="563"/>
        <w:gridCol w:w="3788"/>
        <w:gridCol w:w="490"/>
      </w:tblGrid>
      <w:tr w:rsidR="000777A6" w:rsidRPr="00163A2D" w:rsidTr="002718BC">
        <w:tc>
          <w:tcPr>
            <w:tcW w:w="1384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63A2D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الملاحظات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lang w:bidi="ar-IQ"/>
              </w:rPr>
            </w:pPr>
            <w:r w:rsidRPr="00163A2D">
              <w:rPr>
                <w:b/>
                <w:bCs/>
                <w:color w:val="000000"/>
                <w:rtl/>
                <w:lang w:bidi="ar-IQ"/>
              </w:rPr>
              <w:t>الراحة ثا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0777A6" w:rsidRPr="00501D90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>
              <w:rPr>
                <w:b/>
                <w:bCs/>
                <w:color w:val="000000"/>
                <w:rtl/>
                <w:lang w:bidi="ar-IQ"/>
              </w:rPr>
              <w:t xml:space="preserve">سرعة </w:t>
            </w:r>
            <w:r w:rsidRPr="00501D90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الجهاز</w:t>
            </w:r>
          </w:p>
        </w:tc>
        <w:tc>
          <w:tcPr>
            <w:tcW w:w="596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تكرار</w:t>
            </w:r>
          </w:p>
        </w:tc>
        <w:tc>
          <w:tcPr>
            <w:tcW w:w="563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lang w:bidi="ar-IQ"/>
              </w:rPr>
            </w:pPr>
            <w:r w:rsidRPr="00163A2D">
              <w:rPr>
                <w:b/>
                <w:bCs/>
                <w:color w:val="000000"/>
                <w:rtl/>
                <w:lang w:bidi="ar-IQ"/>
              </w:rPr>
              <w:t>زمن الاداء</w:t>
            </w:r>
          </w:p>
        </w:tc>
        <w:tc>
          <w:tcPr>
            <w:tcW w:w="3788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63A2D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شرح التمرينات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163A2D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rtl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تمارين حركية بدون كرات على جوانب الطاولة</w:t>
            </w:r>
          </w:p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ضربة بالوجه الخلفي / بالجهاز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2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 (2) / بالكرات المتعددة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3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دوران أعلى بالوجه الأمامي/بالجهاز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4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 (4) بالكرات المتعددة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5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lang w:bidi="ar-IQ"/>
              </w:rPr>
            </w:pPr>
            <w:r w:rsidRPr="00163A2D">
              <w:rPr>
                <w:b/>
                <w:bCs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ضربة خلفية-دوران نصف دائري بالرجلين –ضربة دوران أعلى أمامية- تحرك خطوتين للجانب-ضربة دوران أعلى- رجوع للوضع / بالجهاز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6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lang w:bidi="ar-IQ"/>
              </w:rPr>
            </w:pPr>
            <w:r w:rsidRPr="00163A2D">
              <w:rPr>
                <w:b/>
                <w:bCs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 (6) / بالكرات المتعددة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7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 xml:space="preserve">استقبال الكرات بأي يد بدون مضرب لأي جانب /بالجهاز 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–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عشوائي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8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التمرين(8) بالكرات المتعددة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9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تصغير مساحة الطاولة(للربع)/ضربة خلفية –دوران أعلى –نفس المكان/بالجهاز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10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التمرين(10) بالكرات المتعددة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11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استقبال كرات عشوائية بضربة خلفية آو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دوران أمامي / بالجهاز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12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التمرين(12) بالكرات المتعددة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13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ضربة خلفية بالاستناد على رجل اليسار-قفز للجانب برجل واحدة-استناد على رجل اليمين-ضربة دوران للأعلى –رجوع للوضع/بالجهاز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14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نفس التمرين(14) بالكرات المتعددة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15</w:t>
            </w:r>
          </w:p>
        </w:tc>
      </w:tr>
      <w:tr w:rsidR="000777A6" w:rsidRPr="00163A2D" w:rsidTr="002718BC">
        <w:tc>
          <w:tcPr>
            <w:tcW w:w="1384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851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0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596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3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788" w:type="dxa"/>
            <w:vAlign w:val="center"/>
          </w:tcPr>
          <w:p w:rsidR="000777A6" w:rsidRPr="00163A2D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sz w:val="22"/>
                <w:szCs w:val="22"/>
                <w:rtl/>
                <w:lang w:bidi="ar-IQ"/>
              </w:rPr>
              <w:t>ضربة بالوجه الخلفي قصيرة بالتحرك للأمام-ضربة دوران أمامي بالتحرك خطوة إلى الخلف/بالجهاز</w:t>
            </w:r>
          </w:p>
        </w:tc>
        <w:tc>
          <w:tcPr>
            <w:tcW w:w="490" w:type="dxa"/>
            <w:shd w:val="clear" w:color="auto" w:fill="BFBFBF"/>
            <w:vAlign w:val="center"/>
          </w:tcPr>
          <w:p w:rsidR="000777A6" w:rsidRPr="00163A2D" w:rsidRDefault="000777A6" w:rsidP="007515AF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163A2D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16</w:t>
            </w:r>
          </w:p>
        </w:tc>
      </w:tr>
    </w:tbl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A17D3B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A17D3B">
      <w:pPr>
        <w:jc w:val="right"/>
        <w:rPr>
          <w:b/>
          <w:bCs/>
          <w:sz w:val="28"/>
          <w:szCs w:val="28"/>
          <w:rtl/>
          <w:lang w:bidi="ar-IQ"/>
        </w:rPr>
      </w:pPr>
      <w:r>
        <w:rPr>
          <w:noProof/>
          <w:lang w:eastAsia="en-US"/>
        </w:rPr>
        <w:pict>
          <v:shape id="_x0000_s1043" type="#_x0000_t202" style="position:absolute;left:0;text-align:left;margin-left:-9pt;margin-top:-45pt;width:81pt;height:52.65pt;z-index:251664896" strokecolor="white">
            <v:textbox style="mso-next-textbox:#_x0000_s1043"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36</w:t>
                  </w:r>
                </w:p>
              </w:txbxContent>
            </v:textbox>
          </v:shape>
        </w:pict>
      </w:r>
    </w:p>
    <w:p w:rsidR="000777A6" w:rsidRDefault="000777A6" w:rsidP="00A17D3B">
      <w:pPr>
        <w:jc w:val="right"/>
        <w:rPr>
          <w:b/>
          <w:bCs/>
          <w:sz w:val="28"/>
          <w:szCs w:val="28"/>
          <w:lang w:bidi="ar-IQ"/>
        </w:rPr>
      </w:pPr>
      <w:r>
        <w:rPr>
          <w:b/>
          <w:bCs/>
          <w:sz w:val="28"/>
          <w:szCs w:val="28"/>
          <w:rtl/>
          <w:lang w:bidi="ar-IQ"/>
        </w:rPr>
        <w:tab/>
        <w:t>الأسبوع /الخامس والسادس                                      عدد اللاعبين/ (5 )</w:t>
      </w:r>
    </w:p>
    <w:p w:rsidR="000777A6" w:rsidRDefault="000777A6" w:rsidP="00FD180F">
      <w:pPr>
        <w:jc w:val="right"/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rtl/>
          <w:lang w:bidi="ar-IQ"/>
        </w:rPr>
        <w:t>زمن الجزء الرئيسي/ 90د                                        المكان /منتدى شباب الأمام علي(ع)</w:t>
      </w:r>
    </w:p>
    <w:p w:rsidR="000777A6" w:rsidRDefault="000777A6" w:rsidP="00FD180F">
      <w:pPr>
        <w:jc w:val="right"/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rtl/>
          <w:lang w:bidi="ar-IQ"/>
        </w:rPr>
        <w:t>زمن التمرينات / 30 د</w:t>
      </w:r>
    </w:p>
    <w:p w:rsidR="000777A6" w:rsidRDefault="000777A6" w:rsidP="00FD180F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FD180F">
      <w:pPr>
        <w:jc w:val="right"/>
        <w:rPr>
          <w:b/>
          <w:bCs/>
          <w:sz w:val="28"/>
          <w:szCs w:val="28"/>
          <w:rtl/>
          <w:lang w:bidi="ar-IQ"/>
        </w:rPr>
      </w:pPr>
    </w:p>
    <w:tbl>
      <w:tblPr>
        <w:tblpPr w:leftFromText="180" w:rightFromText="180" w:vertAnchor="page" w:horzAnchor="margin" w:tblpY="3441"/>
        <w:tblW w:w="866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51"/>
        <w:gridCol w:w="720"/>
        <w:gridCol w:w="864"/>
        <w:gridCol w:w="606"/>
        <w:gridCol w:w="573"/>
        <w:gridCol w:w="3851"/>
        <w:gridCol w:w="498"/>
      </w:tblGrid>
      <w:tr w:rsidR="000777A6" w:rsidRPr="007515AF" w:rsidTr="00ED1D46">
        <w:trPr>
          <w:trHeight w:val="482"/>
        </w:trPr>
        <w:tc>
          <w:tcPr>
            <w:tcW w:w="1551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7515AF">
              <w:rPr>
                <w:b/>
                <w:bCs/>
                <w:sz w:val="24"/>
                <w:szCs w:val="24"/>
                <w:rtl/>
                <w:lang w:bidi="ar-IQ"/>
              </w:rPr>
              <w:t>الملاحظات</w:t>
            </w:r>
          </w:p>
        </w:tc>
        <w:tc>
          <w:tcPr>
            <w:tcW w:w="720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lang w:bidi="ar-IQ"/>
              </w:rPr>
            </w:pPr>
            <w:r w:rsidRPr="007515AF">
              <w:rPr>
                <w:b/>
                <w:bCs/>
                <w:rtl/>
                <w:lang w:bidi="ar-IQ"/>
              </w:rPr>
              <w:t>الراحة ثا</w:t>
            </w:r>
          </w:p>
        </w:tc>
        <w:tc>
          <w:tcPr>
            <w:tcW w:w="864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>
              <w:rPr>
                <w:b/>
                <w:bCs/>
                <w:color w:val="000000"/>
                <w:rtl/>
                <w:lang w:bidi="ar-IQ"/>
              </w:rPr>
              <w:t xml:space="preserve">سرعة </w:t>
            </w:r>
            <w:r w:rsidRPr="00501D90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الجهاز</w:t>
            </w:r>
          </w:p>
        </w:tc>
        <w:tc>
          <w:tcPr>
            <w:tcW w:w="606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تكرار</w:t>
            </w:r>
          </w:p>
        </w:tc>
        <w:tc>
          <w:tcPr>
            <w:tcW w:w="573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lang w:bidi="ar-IQ"/>
              </w:rPr>
            </w:pPr>
            <w:r w:rsidRPr="007515AF">
              <w:rPr>
                <w:b/>
                <w:bCs/>
                <w:rtl/>
                <w:lang w:bidi="ar-IQ"/>
              </w:rPr>
              <w:t>زمن الاداء</w:t>
            </w:r>
          </w:p>
        </w:tc>
        <w:tc>
          <w:tcPr>
            <w:tcW w:w="3851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7515AF">
              <w:rPr>
                <w:b/>
                <w:bCs/>
                <w:sz w:val="24"/>
                <w:szCs w:val="24"/>
                <w:rtl/>
                <w:lang w:bidi="ar-IQ"/>
              </w:rPr>
              <w:t>شرح التمرينات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 w:rsidRPr="007515AF">
              <w:rPr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rtl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تمارين حركية بدون كرات على جوانب الطاولة</w:t>
            </w:r>
          </w:p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ضربة بالوجه الخلفي / بالجهاز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نفس التمرين (2) / بالكرات المتعددة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دوران أعلى بالوجه الأمامي/بالجهاز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4</w:t>
            </w:r>
          </w:p>
        </w:tc>
      </w:tr>
      <w:tr w:rsidR="000777A6" w:rsidRPr="007515AF" w:rsidTr="00ED1D46">
        <w:trPr>
          <w:trHeight w:val="529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نفس التمرين (4) بالكرات المتعددة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5</w:t>
            </w:r>
          </w:p>
        </w:tc>
      </w:tr>
      <w:tr w:rsidR="000777A6" w:rsidRPr="007515AF" w:rsidTr="00ED1D46">
        <w:trPr>
          <w:trHeight w:val="850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15/ثا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lang w:bidi="ar-IQ"/>
              </w:rPr>
            </w:pPr>
            <w:r w:rsidRPr="007515AF">
              <w:rPr>
                <w:b/>
                <w:bCs/>
                <w:rtl/>
                <w:lang w:bidi="ar-IQ"/>
              </w:rPr>
              <w:t>50%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ضربة خلفية-دوران نصف دائري بالرجلين –ضربة دوران أعلى أمامية- تحرك الرجلين التقاطعية-ضربة دوران أعلى- رجوع للوضع / بالجهاز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6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lang w:bidi="ar-IQ"/>
              </w:rPr>
            </w:pPr>
            <w:r w:rsidRPr="007515AF">
              <w:rPr>
                <w:b/>
                <w:bCs/>
                <w:rtl/>
                <w:lang w:bidi="ar-IQ"/>
              </w:rPr>
              <w:t>75%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نفس التمرين (6) / بالكرات المتعددة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7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15/ثا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ضربة خلفية-تحرك للجانب خطوتين – ضربة دوران أعلى أمامية-عودة للوضع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8</w:t>
            </w:r>
          </w:p>
        </w:tc>
      </w:tr>
      <w:tr w:rsidR="000777A6" w:rsidRPr="007515AF" w:rsidTr="00ED1D46">
        <w:trPr>
          <w:trHeight w:val="529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15/ثا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نفس التمرين(8) بالكرات المتعددة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9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15/ثا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تصغير مساحة الطاولة(للربع)/ضربة خلفية –دوران أعلى –نفس المكان/بالجهاز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10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15/ثا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نفس التمرين(10) بالكرات المتعددة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11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15/ثا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استقبال كرات عشوائية بضربة خلفية أو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دوران أمامي / بالجهاز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12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15/ثا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نفس التمرين(12) بالكرات المتعددة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13</w:t>
            </w:r>
          </w:p>
        </w:tc>
      </w:tr>
      <w:tr w:rsidR="000777A6" w:rsidRPr="007515AF" w:rsidTr="00ED1D46">
        <w:trPr>
          <w:trHeight w:val="529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وضع علامات مرقمة على الطاولة بارتفاع (10)سم وإصابة الرقم المطلوب /بالجهاز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14</w:t>
            </w:r>
          </w:p>
        </w:tc>
      </w:tr>
      <w:tr w:rsidR="000777A6" w:rsidRPr="007515AF" w:rsidTr="00ED1D46">
        <w:trPr>
          <w:trHeight w:val="2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نفس التمرين(14) بالكرات المتعددة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</w:p>
        </w:tc>
      </w:tr>
      <w:tr w:rsidR="000777A6" w:rsidRPr="007515AF" w:rsidTr="00ED1D46">
        <w:trPr>
          <w:trHeight w:val="552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30/ثا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ضربة بالوجه الخلفي قصيرة بالتحرك للأمام-ضربة دوران أمامي بالتحرك خطوة إلى الخلف/بالجهاز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16</w:t>
            </w:r>
          </w:p>
        </w:tc>
      </w:tr>
      <w:tr w:rsidR="000777A6" w:rsidRPr="007515AF" w:rsidTr="00ED1D46">
        <w:trPr>
          <w:trHeight w:val="275"/>
        </w:trPr>
        <w:tc>
          <w:tcPr>
            <w:tcW w:w="1551" w:type="dxa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720" w:type="dxa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864" w:type="dxa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606" w:type="dxa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73" w:type="dxa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851" w:type="dxa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نفس التمرين(16) كرات متعددة</w:t>
            </w:r>
          </w:p>
        </w:tc>
        <w:tc>
          <w:tcPr>
            <w:tcW w:w="498" w:type="dxa"/>
            <w:shd w:val="clear" w:color="auto" w:fill="BFBFBF"/>
            <w:vAlign w:val="center"/>
          </w:tcPr>
          <w:p w:rsidR="000777A6" w:rsidRPr="007515AF" w:rsidRDefault="000777A6" w:rsidP="007515AF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7515AF">
              <w:rPr>
                <w:b/>
                <w:bCs/>
                <w:sz w:val="22"/>
                <w:szCs w:val="22"/>
                <w:rtl/>
                <w:lang w:bidi="ar-IQ"/>
              </w:rPr>
              <w:t>17</w:t>
            </w:r>
          </w:p>
        </w:tc>
      </w:tr>
    </w:tbl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EC7F27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EC7F27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EC7F27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EC7F27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EC7F27">
      <w:pPr>
        <w:jc w:val="right"/>
        <w:rPr>
          <w:b/>
          <w:bCs/>
          <w:sz w:val="28"/>
          <w:szCs w:val="28"/>
          <w:rtl/>
          <w:lang w:bidi="ar-IQ"/>
        </w:rPr>
      </w:pPr>
      <w:r>
        <w:rPr>
          <w:noProof/>
          <w:lang w:eastAsia="en-US"/>
        </w:rPr>
        <w:pict>
          <v:shape id="_x0000_s1044" type="#_x0000_t202" style="position:absolute;left:0;text-align:left;margin-left:3pt;margin-top:-33pt;width:60pt;height:33pt;z-index:251665920" strokecolor="white">
            <v:textbox style="mso-next-textbox:#_x0000_s1044"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37</w:t>
                  </w:r>
                </w:p>
              </w:txbxContent>
            </v:textbox>
          </v:shape>
        </w:pict>
      </w:r>
    </w:p>
    <w:p w:rsidR="000777A6" w:rsidRDefault="000777A6" w:rsidP="00EC7F27">
      <w:pPr>
        <w:jc w:val="right"/>
        <w:rPr>
          <w:b/>
          <w:bCs/>
          <w:sz w:val="28"/>
          <w:szCs w:val="28"/>
          <w:lang w:bidi="ar-IQ"/>
        </w:rPr>
      </w:pPr>
      <w:r>
        <w:rPr>
          <w:b/>
          <w:bCs/>
          <w:sz w:val="28"/>
          <w:szCs w:val="28"/>
          <w:rtl/>
          <w:lang w:bidi="ar-IQ"/>
        </w:rPr>
        <w:t xml:space="preserve">الأسبوع/ السابع والثامن                                   عدد اللاعبين /(5)                              </w:t>
      </w:r>
    </w:p>
    <w:p w:rsidR="000777A6" w:rsidRDefault="000777A6" w:rsidP="00212399">
      <w:pPr>
        <w:jc w:val="right"/>
        <w:rPr>
          <w:b/>
          <w:bCs/>
          <w:sz w:val="28"/>
          <w:szCs w:val="28"/>
          <w:lang w:bidi="ar-IQ"/>
        </w:rPr>
      </w:pPr>
      <w:r>
        <w:rPr>
          <w:b/>
          <w:bCs/>
          <w:sz w:val="28"/>
          <w:szCs w:val="28"/>
          <w:rtl/>
          <w:lang w:bidi="ar-IQ"/>
        </w:rPr>
        <w:t xml:space="preserve">زمن الجزء الرئيسي/ 90د                                                                                       زمن التمرينات/ 30د                                         المكان /منتدى شباب الإمام علي(ع)  </w:t>
      </w:r>
    </w:p>
    <w:p w:rsidR="000777A6" w:rsidRDefault="000777A6" w:rsidP="0021239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EC7F27">
      <w:pPr>
        <w:jc w:val="right"/>
        <w:rPr>
          <w:b/>
          <w:bCs/>
          <w:sz w:val="28"/>
          <w:szCs w:val="28"/>
          <w:lang w:bidi="ar-IQ"/>
        </w:rPr>
      </w:pPr>
    </w:p>
    <w:tbl>
      <w:tblPr>
        <w:tblpPr w:leftFromText="180" w:rightFromText="180" w:vertAnchor="page" w:horzAnchor="margin" w:tblpY="3801"/>
        <w:tblW w:w="85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387"/>
        <w:gridCol w:w="711"/>
        <w:gridCol w:w="852"/>
        <w:gridCol w:w="740"/>
        <w:gridCol w:w="564"/>
        <w:gridCol w:w="3797"/>
        <w:gridCol w:w="491"/>
      </w:tblGrid>
      <w:tr w:rsidR="000777A6" w:rsidRPr="00ED1D46" w:rsidTr="002718BC">
        <w:trPr>
          <w:trHeight w:val="481"/>
        </w:trPr>
        <w:tc>
          <w:tcPr>
            <w:tcW w:w="1387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ED1D46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الملاحظات</w:t>
            </w:r>
          </w:p>
        </w:tc>
        <w:tc>
          <w:tcPr>
            <w:tcW w:w="71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lang w:bidi="ar-IQ"/>
              </w:rPr>
            </w:pPr>
            <w:r w:rsidRPr="00ED1D46">
              <w:rPr>
                <w:b/>
                <w:bCs/>
                <w:color w:val="000000"/>
                <w:rtl/>
                <w:lang w:bidi="ar-IQ"/>
              </w:rPr>
              <w:t>الراحة ثا</w:t>
            </w:r>
          </w:p>
        </w:tc>
        <w:tc>
          <w:tcPr>
            <w:tcW w:w="852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b/>
                <w:bCs/>
                <w:color w:val="000000"/>
                <w:rtl/>
                <w:lang w:bidi="ar-IQ"/>
              </w:rPr>
              <w:t xml:space="preserve">سرعة </w:t>
            </w:r>
            <w:r w:rsidRPr="00501D90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الجهاز</w:t>
            </w:r>
          </w:p>
        </w:tc>
        <w:tc>
          <w:tcPr>
            <w:tcW w:w="740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ED1D46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تكرار</w:t>
            </w:r>
          </w:p>
        </w:tc>
        <w:tc>
          <w:tcPr>
            <w:tcW w:w="564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lang w:bidi="ar-IQ"/>
              </w:rPr>
            </w:pPr>
            <w:r w:rsidRPr="00ED1D46">
              <w:rPr>
                <w:b/>
                <w:bCs/>
                <w:color w:val="000000"/>
                <w:rtl/>
                <w:lang w:bidi="ar-IQ"/>
              </w:rPr>
              <w:t>زمن الاداء</w:t>
            </w:r>
          </w:p>
        </w:tc>
        <w:tc>
          <w:tcPr>
            <w:tcW w:w="3797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ED1D46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شرح التمرينات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bidi="ar-IQ"/>
              </w:rPr>
            </w:pPr>
            <w:r w:rsidRPr="00ED1D46">
              <w:rPr>
                <w:b/>
                <w:bCs/>
                <w:color w:val="000000"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0777A6" w:rsidRPr="00ED1D46" w:rsidTr="002718BC">
        <w:trPr>
          <w:trHeight w:val="547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rtl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تمارين حركية بدون كرات على جوانب الطاولة</w:t>
            </w:r>
          </w:p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</w:t>
            </w:r>
          </w:p>
        </w:tc>
      </w:tr>
      <w:tr w:rsidR="000777A6" w:rsidRPr="00ED1D46" w:rsidTr="002718BC">
        <w:trPr>
          <w:trHeight w:val="547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ضربة بالوجه الخلفي / بالجهاز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2</w:t>
            </w:r>
          </w:p>
        </w:tc>
      </w:tr>
      <w:tr w:rsidR="000777A6" w:rsidRPr="00ED1D46" w:rsidTr="002718BC">
        <w:trPr>
          <w:trHeight w:val="547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نفس التمرين (2) / بالكرات المتعددة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3</w:t>
            </w:r>
          </w:p>
        </w:tc>
      </w:tr>
      <w:tr w:rsidR="000777A6" w:rsidRPr="00ED1D46" w:rsidTr="002718BC">
        <w:trPr>
          <w:trHeight w:val="547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دوران أعلى بالوجه الأمامي/بالجهاز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4</w:t>
            </w:r>
          </w:p>
        </w:tc>
      </w:tr>
      <w:tr w:rsidR="000777A6" w:rsidRPr="00ED1D46" w:rsidTr="002718BC">
        <w:trPr>
          <w:trHeight w:val="525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100%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نفس التمرين (4) بالكرات المتعددة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5</w:t>
            </w:r>
          </w:p>
        </w:tc>
      </w:tr>
      <w:tr w:rsidR="000777A6" w:rsidRPr="00ED1D46" w:rsidTr="002718BC">
        <w:trPr>
          <w:trHeight w:val="831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spacing w:line="360" w:lineRule="auto"/>
              <w:jc w:val="center"/>
              <w:rPr>
                <w:b/>
                <w:bCs/>
                <w:lang w:bidi="ar-IQ"/>
              </w:rPr>
            </w:pPr>
            <w:r w:rsidRPr="00ED1D46">
              <w:rPr>
                <w:b/>
                <w:bCs/>
                <w:rtl/>
                <w:lang w:bidi="ar-IQ"/>
              </w:rPr>
              <w:t>50%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ضربة خلفية-دوران نصف دائري بالرجلين –ضربة دوران أعلى أمامية- تحرك الرجلين التقاطعية-ضربة دوران أعلى- رجوع للوضع / بالجهاز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6</w:t>
            </w:r>
          </w:p>
        </w:tc>
      </w:tr>
      <w:tr w:rsidR="000777A6" w:rsidRPr="00ED1D46" w:rsidTr="002718BC">
        <w:trPr>
          <w:trHeight w:val="547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spacing w:line="360" w:lineRule="auto"/>
              <w:jc w:val="center"/>
              <w:rPr>
                <w:b/>
                <w:bCs/>
                <w:lang w:bidi="ar-IQ"/>
              </w:rPr>
            </w:pPr>
            <w:r w:rsidRPr="00ED1D46">
              <w:rPr>
                <w:b/>
                <w:bCs/>
                <w:rtl/>
                <w:lang w:bidi="ar-IQ"/>
              </w:rPr>
              <w:t>75%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نفس التمرين (6) / بالكرات المتعددة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7</w:t>
            </w:r>
          </w:p>
        </w:tc>
      </w:tr>
      <w:tr w:rsidR="000777A6" w:rsidRPr="00ED1D46" w:rsidTr="002718BC">
        <w:trPr>
          <w:trHeight w:val="1093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تحرك نصف دائري-ضربة دوران أعلى أمامية-حركة رجلين تقاطعية للجانب – ضربة دوران أعلى –تحرك خطوتين للجانب- ضرب بالوجه الخلفي/بالجهاز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8</w:t>
            </w:r>
          </w:p>
        </w:tc>
      </w:tr>
      <w:tr w:rsidR="000777A6" w:rsidRPr="00ED1D46" w:rsidTr="002718BC">
        <w:trPr>
          <w:trHeight w:val="547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نفس التمرين(8) بالكرات المتعددة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9</w:t>
            </w:r>
          </w:p>
        </w:tc>
      </w:tr>
      <w:tr w:rsidR="000777A6" w:rsidRPr="00ED1D46" w:rsidTr="002718BC">
        <w:trPr>
          <w:trHeight w:val="809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ضربتين بالوجه الخلفي-تحرك نصف دائري –ضربتين دوران أعلى –تحرك متقاطع-ضربتين دوران أعلى-رجوع/بالكرات المتعددة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10</w:t>
            </w:r>
          </w:p>
        </w:tc>
      </w:tr>
      <w:tr w:rsidR="000777A6" w:rsidRPr="00ED1D46" w:rsidTr="002718BC">
        <w:trPr>
          <w:trHeight w:val="1093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3ضربات دوران أعلى إلى(الوسط ،يمين، يسار)تحرك خطوة إلى الجانب- ضربة خلفية-تحرك نصف دائري- ضربة دوران علوي-رجوع/كرات متعددة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11</w:t>
            </w:r>
          </w:p>
        </w:tc>
      </w:tr>
      <w:tr w:rsidR="000777A6" w:rsidRPr="00ED1D46" w:rsidTr="002718BC">
        <w:trPr>
          <w:trHeight w:val="547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استقبال كرات عشوائية بضربة خلفية أو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دوران أمامي / بالجهاز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12</w:t>
            </w:r>
          </w:p>
        </w:tc>
      </w:tr>
      <w:tr w:rsidR="000777A6" w:rsidRPr="00ED1D46" w:rsidTr="002718BC">
        <w:trPr>
          <w:trHeight w:val="547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15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45ثا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نفس التمرين(12) بالكرات المتعددة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13</w:t>
            </w:r>
          </w:p>
        </w:tc>
      </w:tr>
      <w:tr w:rsidR="000777A6" w:rsidRPr="00ED1D46" w:rsidTr="002718BC">
        <w:trPr>
          <w:trHeight w:val="547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50%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60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وضع علامات مرقمة على الطاولة بارتفاع (10)سم وإصابة الرقم المطلوب /بالجهاز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14</w:t>
            </w:r>
          </w:p>
        </w:tc>
      </w:tr>
      <w:tr w:rsidR="000777A6" w:rsidRPr="00ED1D46" w:rsidTr="002718BC">
        <w:trPr>
          <w:trHeight w:val="262"/>
        </w:trPr>
        <w:tc>
          <w:tcPr>
            <w:tcW w:w="138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FFFFFF"/>
                <w:sz w:val="22"/>
                <w:szCs w:val="22"/>
                <w:lang w:bidi="ar-IQ"/>
              </w:rPr>
            </w:pPr>
          </w:p>
        </w:tc>
        <w:tc>
          <w:tcPr>
            <w:tcW w:w="711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30</w:t>
            </w:r>
            <w:r>
              <w:rPr>
                <w:b/>
                <w:bCs/>
                <w:sz w:val="22"/>
                <w:szCs w:val="22"/>
                <w:rtl/>
                <w:lang w:bidi="ar-IQ"/>
              </w:rPr>
              <w:t>/</w:t>
            </w: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ثا</w:t>
            </w:r>
          </w:p>
        </w:tc>
        <w:tc>
          <w:tcPr>
            <w:tcW w:w="852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75%</w:t>
            </w:r>
          </w:p>
        </w:tc>
        <w:tc>
          <w:tcPr>
            <w:tcW w:w="740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2</w:t>
            </w:r>
          </w:p>
        </w:tc>
        <w:tc>
          <w:tcPr>
            <w:tcW w:w="564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>
              <w:rPr>
                <w:b/>
                <w:bCs/>
                <w:sz w:val="22"/>
                <w:szCs w:val="22"/>
                <w:rtl/>
                <w:lang w:bidi="ar-IQ"/>
              </w:rPr>
              <w:t>60 ثا</w:t>
            </w:r>
          </w:p>
        </w:tc>
        <w:tc>
          <w:tcPr>
            <w:tcW w:w="3797" w:type="dxa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sz w:val="22"/>
                <w:szCs w:val="22"/>
                <w:rtl/>
                <w:lang w:bidi="ar-IQ"/>
              </w:rPr>
              <w:t>نفس التمرين(14) بالكرات المتعددة</w:t>
            </w:r>
          </w:p>
        </w:tc>
        <w:tc>
          <w:tcPr>
            <w:tcW w:w="491" w:type="dxa"/>
            <w:shd w:val="clear" w:color="auto" w:fill="BFBFBF"/>
            <w:vAlign w:val="center"/>
          </w:tcPr>
          <w:p w:rsidR="000777A6" w:rsidRPr="00ED1D46" w:rsidRDefault="000777A6" w:rsidP="00ED1D46">
            <w:pPr>
              <w:jc w:val="center"/>
              <w:rPr>
                <w:b/>
                <w:bCs/>
                <w:color w:val="000000"/>
                <w:sz w:val="22"/>
                <w:szCs w:val="22"/>
                <w:lang w:bidi="ar-IQ"/>
              </w:rPr>
            </w:pPr>
            <w:r w:rsidRPr="00ED1D46">
              <w:rPr>
                <w:b/>
                <w:bCs/>
                <w:color w:val="000000"/>
                <w:sz w:val="22"/>
                <w:szCs w:val="22"/>
                <w:rtl/>
                <w:lang w:bidi="ar-IQ"/>
              </w:rPr>
              <w:t>15</w:t>
            </w:r>
          </w:p>
        </w:tc>
      </w:tr>
    </w:tbl>
    <w:p w:rsidR="000777A6" w:rsidRDefault="000777A6" w:rsidP="00EC7F27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EC7F27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EC7F27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  <w:r>
        <w:rPr>
          <w:noProof/>
          <w:lang w:eastAsia="en-US"/>
        </w:rPr>
        <w:pict>
          <v:shape id="_x0000_s1045" type="#_x0000_t202" style="position:absolute;left:0;text-align:left;margin-left:-9pt;margin-top:-36pt;width:1in;height:36pt;z-index:251666944" strokecolor="white">
            <v:textbox style="mso-next-textbox:#_x0000_s1045">
              <w:txbxContent>
                <w:p w:rsidR="000777A6" w:rsidRPr="00A92F2D" w:rsidRDefault="000777A6" w:rsidP="00A166DD">
                  <w:pPr>
                    <w:rPr>
                      <w:color w:val="000000"/>
                      <w:sz w:val="28"/>
                      <w:szCs w:val="28"/>
                      <w:lang w:bidi="ar-IQ"/>
                    </w:rPr>
                  </w:pPr>
                  <w:r w:rsidRPr="00A92F2D"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  <w:r>
                    <w:rPr>
                      <w:color w:val="000000"/>
                      <w:sz w:val="28"/>
                      <w:szCs w:val="28"/>
                      <w:rtl/>
                      <w:lang w:bidi="ar-IQ"/>
                    </w:rPr>
                    <w:t>38</w:t>
                  </w:r>
                </w:p>
              </w:txbxContent>
            </v:textbox>
          </v:shape>
        </w:pict>
      </w:r>
    </w:p>
    <w:p w:rsidR="000777A6" w:rsidRDefault="000777A6" w:rsidP="00C24147">
      <w:pPr>
        <w:jc w:val="center"/>
        <w:rPr>
          <w:b/>
          <w:bCs/>
          <w:sz w:val="28"/>
          <w:szCs w:val="28"/>
          <w:lang w:bidi="ar-IQ"/>
        </w:rPr>
      </w:pPr>
      <w:r>
        <w:rPr>
          <w:b/>
          <w:bCs/>
          <w:sz w:val="28"/>
          <w:szCs w:val="28"/>
          <w:rtl/>
          <w:lang w:bidi="ar-IQ"/>
        </w:rPr>
        <w:t>ملحق (9)</w:t>
      </w:r>
    </w:p>
    <w:p w:rsidR="000777A6" w:rsidRDefault="000777A6" w:rsidP="00EB3113">
      <w:pPr>
        <w:jc w:val="center"/>
        <w:rPr>
          <w:b/>
          <w:bCs/>
          <w:sz w:val="28"/>
          <w:szCs w:val="28"/>
          <w:lang w:bidi="ar-IQ"/>
        </w:rPr>
      </w:pPr>
    </w:p>
    <w:p w:rsidR="000777A6" w:rsidRDefault="000777A6" w:rsidP="00EB3113">
      <w:pPr>
        <w:jc w:val="center"/>
        <w:rPr>
          <w:b/>
          <w:bCs/>
          <w:sz w:val="28"/>
          <w:szCs w:val="28"/>
          <w:rtl/>
          <w:lang w:bidi="ar-IQ"/>
        </w:rPr>
      </w:pPr>
      <w:r>
        <w:rPr>
          <w:noProof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1" o:spid="_x0000_s1046" type="#_x0000_t75" style="position:absolute;left:0;text-align:left;margin-left:0;margin-top:13.95pt;width:415.5pt;height:607.5pt;z-index:251667968;visibility:visible">
            <v:imagedata r:id="rId7" o:title=""/>
          </v:shape>
        </w:pict>
      </w: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rtl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0B2169">
      <w:pPr>
        <w:jc w:val="right"/>
        <w:rPr>
          <w:b/>
          <w:bCs/>
          <w:sz w:val="28"/>
          <w:szCs w:val="28"/>
          <w:lang w:bidi="ar-IQ"/>
        </w:rPr>
      </w:pPr>
    </w:p>
    <w:p w:rsidR="000777A6" w:rsidRDefault="000777A6" w:rsidP="00C87D1C">
      <w:pPr>
        <w:jc w:val="center"/>
        <w:rPr>
          <w:b/>
          <w:bCs/>
          <w:sz w:val="144"/>
          <w:szCs w:val="144"/>
          <w:rtl/>
          <w:lang w:bidi="ar-IQ"/>
        </w:rPr>
      </w:pPr>
    </w:p>
    <w:p w:rsidR="000777A6" w:rsidRDefault="000777A6" w:rsidP="00C87D1C">
      <w:pPr>
        <w:jc w:val="center"/>
        <w:rPr>
          <w:b/>
          <w:bCs/>
          <w:sz w:val="144"/>
          <w:szCs w:val="144"/>
          <w:rtl/>
          <w:lang w:bidi="ar-IQ"/>
        </w:rPr>
      </w:pPr>
    </w:p>
    <w:p w:rsidR="000777A6" w:rsidRDefault="000777A6" w:rsidP="00C87D1C">
      <w:pPr>
        <w:jc w:val="center"/>
        <w:rPr>
          <w:b/>
          <w:bCs/>
          <w:sz w:val="144"/>
          <w:szCs w:val="144"/>
          <w:lang w:bidi="ar-IQ"/>
        </w:rPr>
      </w:pPr>
      <w:r w:rsidRPr="00C87D1C">
        <w:rPr>
          <w:b/>
          <w:bCs/>
          <w:sz w:val="144"/>
          <w:szCs w:val="144"/>
          <w:rtl/>
          <w:lang w:bidi="ar-IQ"/>
        </w:rPr>
        <w:t>الملاحق</w:t>
      </w:r>
    </w:p>
    <w:p w:rsidR="000777A6" w:rsidRPr="00C87D1C" w:rsidRDefault="000777A6" w:rsidP="00C87D1C">
      <w:pPr>
        <w:jc w:val="center"/>
        <w:rPr>
          <w:b/>
          <w:bCs/>
          <w:sz w:val="144"/>
          <w:szCs w:val="144"/>
          <w:rtl/>
          <w:lang w:bidi="ar-IQ"/>
        </w:rPr>
      </w:pPr>
      <w:bookmarkStart w:id="0" w:name="_GoBack"/>
      <w:bookmarkEnd w:id="0"/>
    </w:p>
    <w:sectPr w:rsidR="000777A6" w:rsidRPr="00C87D1C" w:rsidSect="002B38B1">
      <w:headerReference w:type="even" r:id="rId8"/>
      <w:headerReference w:type="default" r:id="rId9"/>
      <w:pgSz w:w="11906" w:h="16838"/>
      <w:pgMar w:top="1440" w:right="1800" w:bottom="1440" w:left="1800" w:header="708" w:footer="708" w:gutter="0"/>
      <w:pgNumType w:start="13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7A6" w:rsidRDefault="000777A6" w:rsidP="002718BC">
      <w:r>
        <w:separator/>
      </w:r>
    </w:p>
  </w:endnote>
  <w:endnote w:type="continuationSeparator" w:id="0">
    <w:p w:rsidR="000777A6" w:rsidRDefault="000777A6" w:rsidP="00271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7A6" w:rsidRDefault="000777A6" w:rsidP="002718BC">
      <w:r>
        <w:separator/>
      </w:r>
    </w:p>
  </w:footnote>
  <w:footnote w:type="continuationSeparator" w:id="0">
    <w:p w:rsidR="000777A6" w:rsidRDefault="000777A6" w:rsidP="00271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7A6" w:rsidRDefault="000777A6" w:rsidP="00377CA8">
    <w:pPr>
      <w:pStyle w:val="Head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77A6" w:rsidRDefault="000777A6" w:rsidP="002B38B1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7A6" w:rsidRDefault="000777A6" w:rsidP="00377CA8">
    <w:pPr>
      <w:pStyle w:val="Header"/>
      <w:framePr w:wrap="around" w:vAnchor="text" w:hAnchor="text" w:y="1"/>
      <w:ind w:firstLine="360"/>
      <w:rPr>
        <w:rStyle w:val="PageNumber"/>
      </w:rPr>
    </w:pPr>
  </w:p>
  <w:p w:rsidR="000777A6" w:rsidRDefault="000777A6" w:rsidP="006D0B66">
    <w:pPr>
      <w:pStyle w:val="Header"/>
      <w:framePr w:wrap="around" w:vAnchor="text" w:hAnchor="text" w:y="1"/>
      <w:ind w:firstLine="360"/>
      <w:rPr>
        <w:rStyle w:val="PageNumber"/>
      </w:rPr>
    </w:pPr>
  </w:p>
  <w:p w:rsidR="000777A6" w:rsidRPr="004E1D68" w:rsidRDefault="000777A6" w:rsidP="002B38B1">
    <w:pPr>
      <w:pStyle w:val="Header"/>
      <w:ind w:firstLine="360"/>
      <w:rPr>
        <w:rtl/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3159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8C10D5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0B7B207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10734FD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1341E2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>
    <w:nsid w:val="12E20F4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3474CA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7">
    <w:nsid w:val="16200CF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7F1273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9">
    <w:nsid w:val="1DA2027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8365679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>
    <w:nsid w:val="29DE6E9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2">
    <w:nsid w:val="2D3200B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>
    <w:nsid w:val="32C01D6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59D072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36FE7BD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3C566F5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D40723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8">
    <w:nsid w:val="3F8231A7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9">
    <w:nsid w:val="407924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4465254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1">
    <w:nsid w:val="45254E0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4A13762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4B327D5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4C093537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>
    <w:nsid w:val="4DCE2A5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4E542B4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53FC3A0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>
    <w:nsid w:val="575F30E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>
    <w:nsid w:val="58685637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0">
    <w:nsid w:val="59EB45CE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1">
    <w:nsid w:val="5F86635F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>
    <w:nsid w:val="6308042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63E042C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>
    <w:nsid w:val="6F6E0FC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>
    <w:nsid w:val="7E3638D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15"/>
  </w:num>
  <w:num w:numId="5">
    <w:abstractNumId w:val="1"/>
  </w:num>
  <w:num w:numId="6">
    <w:abstractNumId w:val="22"/>
  </w:num>
  <w:num w:numId="7">
    <w:abstractNumId w:val="17"/>
  </w:num>
  <w:num w:numId="8">
    <w:abstractNumId w:val="34"/>
  </w:num>
  <w:num w:numId="9">
    <w:abstractNumId w:val="30"/>
  </w:num>
  <w:num w:numId="10">
    <w:abstractNumId w:val="23"/>
  </w:num>
  <w:num w:numId="11">
    <w:abstractNumId w:val="4"/>
  </w:num>
  <w:num w:numId="12">
    <w:abstractNumId w:val="7"/>
  </w:num>
  <w:num w:numId="13">
    <w:abstractNumId w:val="24"/>
  </w:num>
  <w:num w:numId="14">
    <w:abstractNumId w:val="19"/>
  </w:num>
  <w:num w:numId="15">
    <w:abstractNumId w:val="10"/>
  </w:num>
  <w:num w:numId="16">
    <w:abstractNumId w:val="16"/>
  </w:num>
  <w:num w:numId="17">
    <w:abstractNumId w:val="27"/>
  </w:num>
  <w:num w:numId="18">
    <w:abstractNumId w:val="25"/>
  </w:num>
  <w:num w:numId="19">
    <w:abstractNumId w:val="20"/>
  </w:num>
  <w:num w:numId="20">
    <w:abstractNumId w:val="26"/>
  </w:num>
  <w:num w:numId="21">
    <w:abstractNumId w:val="8"/>
  </w:num>
  <w:num w:numId="22">
    <w:abstractNumId w:val="21"/>
  </w:num>
  <w:num w:numId="23">
    <w:abstractNumId w:val="28"/>
  </w:num>
  <w:num w:numId="24">
    <w:abstractNumId w:val="33"/>
  </w:num>
  <w:num w:numId="25">
    <w:abstractNumId w:val="12"/>
  </w:num>
  <w:num w:numId="26">
    <w:abstractNumId w:val="14"/>
  </w:num>
  <w:num w:numId="27">
    <w:abstractNumId w:val="29"/>
  </w:num>
  <w:num w:numId="28">
    <w:abstractNumId w:val="32"/>
  </w:num>
  <w:num w:numId="29">
    <w:abstractNumId w:val="31"/>
  </w:num>
  <w:num w:numId="30">
    <w:abstractNumId w:val="2"/>
  </w:num>
  <w:num w:numId="31">
    <w:abstractNumId w:val="18"/>
  </w:num>
  <w:num w:numId="32">
    <w:abstractNumId w:val="3"/>
  </w:num>
  <w:num w:numId="33">
    <w:abstractNumId w:val="6"/>
  </w:num>
  <w:num w:numId="34">
    <w:abstractNumId w:val="5"/>
  </w:num>
  <w:num w:numId="35">
    <w:abstractNumId w:val="35"/>
  </w:num>
  <w:num w:numId="36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70F6"/>
    <w:rsid w:val="00002460"/>
    <w:rsid w:val="00004BBF"/>
    <w:rsid w:val="00006518"/>
    <w:rsid w:val="000109A2"/>
    <w:rsid w:val="000142E3"/>
    <w:rsid w:val="00016739"/>
    <w:rsid w:val="00025322"/>
    <w:rsid w:val="0003263B"/>
    <w:rsid w:val="00035BDE"/>
    <w:rsid w:val="000360FA"/>
    <w:rsid w:val="000425C8"/>
    <w:rsid w:val="0004678D"/>
    <w:rsid w:val="00046CBB"/>
    <w:rsid w:val="00051C2B"/>
    <w:rsid w:val="00054BC4"/>
    <w:rsid w:val="00077577"/>
    <w:rsid w:val="000777A6"/>
    <w:rsid w:val="00077DB3"/>
    <w:rsid w:val="00080B77"/>
    <w:rsid w:val="00090BDF"/>
    <w:rsid w:val="00095016"/>
    <w:rsid w:val="000A614B"/>
    <w:rsid w:val="000B2169"/>
    <w:rsid w:val="000B5AA8"/>
    <w:rsid w:val="000D00C7"/>
    <w:rsid w:val="000D2D6D"/>
    <w:rsid w:val="000D6FD0"/>
    <w:rsid w:val="000D7B46"/>
    <w:rsid w:val="000F3B3E"/>
    <w:rsid w:val="00111712"/>
    <w:rsid w:val="001231FB"/>
    <w:rsid w:val="00145FF7"/>
    <w:rsid w:val="001539BC"/>
    <w:rsid w:val="00156ECE"/>
    <w:rsid w:val="00161652"/>
    <w:rsid w:val="00163A2D"/>
    <w:rsid w:val="00175F03"/>
    <w:rsid w:val="00187CEA"/>
    <w:rsid w:val="001A1049"/>
    <w:rsid w:val="001B22A1"/>
    <w:rsid w:val="001B6712"/>
    <w:rsid w:val="001B7F9B"/>
    <w:rsid w:val="001E352A"/>
    <w:rsid w:val="0020028C"/>
    <w:rsid w:val="00200DA5"/>
    <w:rsid w:val="00200FDE"/>
    <w:rsid w:val="00212399"/>
    <w:rsid w:val="00217CE3"/>
    <w:rsid w:val="002331E0"/>
    <w:rsid w:val="00237FC3"/>
    <w:rsid w:val="002468E0"/>
    <w:rsid w:val="00251C9C"/>
    <w:rsid w:val="002718BC"/>
    <w:rsid w:val="00277747"/>
    <w:rsid w:val="002837EE"/>
    <w:rsid w:val="002B38B1"/>
    <w:rsid w:val="002C2EAD"/>
    <w:rsid w:val="002C5192"/>
    <w:rsid w:val="002C629C"/>
    <w:rsid w:val="002D4CED"/>
    <w:rsid w:val="002D593E"/>
    <w:rsid w:val="002E002E"/>
    <w:rsid w:val="002F221A"/>
    <w:rsid w:val="002F6EDA"/>
    <w:rsid w:val="0030318A"/>
    <w:rsid w:val="00312877"/>
    <w:rsid w:val="00316537"/>
    <w:rsid w:val="00323F33"/>
    <w:rsid w:val="00330C98"/>
    <w:rsid w:val="00330F2E"/>
    <w:rsid w:val="003312A3"/>
    <w:rsid w:val="00333489"/>
    <w:rsid w:val="00344D2C"/>
    <w:rsid w:val="00351390"/>
    <w:rsid w:val="00351636"/>
    <w:rsid w:val="00351BEC"/>
    <w:rsid w:val="00353A03"/>
    <w:rsid w:val="003556CF"/>
    <w:rsid w:val="00366009"/>
    <w:rsid w:val="00377CA8"/>
    <w:rsid w:val="003803C6"/>
    <w:rsid w:val="00394815"/>
    <w:rsid w:val="00394FC5"/>
    <w:rsid w:val="003A798F"/>
    <w:rsid w:val="003B156A"/>
    <w:rsid w:val="003B15B3"/>
    <w:rsid w:val="003B3D69"/>
    <w:rsid w:val="003B6D2A"/>
    <w:rsid w:val="003D0368"/>
    <w:rsid w:val="003D1E10"/>
    <w:rsid w:val="003E0F91"/>
    <w:rsid w:val="003E111C"/>
    <w:rsid w:val="003E5C7D"/>
    <w:rsid w:val="004053DE"/>
    <w:rsid w:val="00416A2F"/>
    <w:rsid w:val="00416BE8"/>
    <w:rsid w:val="00423C9D"/>
    <w:rsid w:val="004248D2"/>
    <w:rsid w:val="00425134"/>
    <w:rsid w:val="00432BB9"/>
    <w:rsid w:val="0043566B"/>
    <w:rsid w:val="00440A2D"/>
    <w:rsid w:val="0044415C"/>
    <w:rsid w:val="00444D48"/>
    <w:rsid w:val="00454F35"/>
    <w:rsid w:val="004617A8"/>
    <w:rsid w:val="00463C30"/>
    <w:rsid w:val="00465A89"/>
    <w:rsid w:val="00465D12"/>
    <w:rsid w:val="00477247"/>
    <w:rsid w:val="00477E00"/>
    <w:rsid w:val="00491FDA"/>
    <w:rsid w:val="004A13F1"/>
    <w:rsid w:val="004A53DD"/>
    <w:rsid w:val="004B49B1"/>
    <w:rsid w:val="004B6751"/>
    <w:rsid w:val="004C005C"/>
    <w:rsid w:val="004C18A5"/>
    <w:rsid w:val="004C7192"/>
    <w:rsid w:val="004E12AE"/>
    <w:rsid w:val="004E1D68"/>
    <w:rsid w:val="004E54FB"/>
    <w:rsid w:val="004F06BC"/>
    <w:rsid w:val="004F3087"/>
    <w:rsid w:val="0050029E"/>
    <w:rsid w:val="00501D90"/>
    <w:rsid w:val="00504C53"/>
    <w:rsid w:val="00514E6E"/>
    <w:rsid w:val="00516894"/>
    <w:rsid w:val="005235ED"/>
    <w:rsid w:val="0053346D"/>
    <w:rsid w:val="0054794A"/>
    <w:rsid w:val="005509D8"/>
    <w:rsid w:val="00564575"/>
    <w:rsid w:val="00570ABD"/>
    <w:rsid w:val="00571157"/>
    <w:rsid w:val="00580015"/>
    <w:rsid w:val="0059671B"/>
    <w:rsid w:val="005A4ADA"/>
    <w:rsid w:val="005A744A"/>
    <w:rsid w:val="005B02EA"/>
    <w:rsid w:val="005C02AA"/>
    <w:rsid w:val="005D0C93"/>
    <w:rsid w:val="005D1C5A"/>
    <w:rsid w:val="005E4895"/>
    <w:rsid w:val="005F6A7C"/>
    <w:rsid w:val="005F7916"/>
    <w:rsid w:val="00603CA3"/>
    <w:rsid w:val="006057E8"/>
    <w:rsid w:val="00614127"/>
    <w:rsid w:val="00621A18"/>
    <w:rsid w:val="00624FF2"/>
    <w:rsid w:val="00627A83"/>
    <w:rsid w:val="00631309"/>
    <w:rsid w:val="00632D28"/>
    <w:rsid w:val="00632F61"/>
    <w:rsid w:val="006604B7"/>
    <w:rsid w:val="00660532"/>
    <w:rsid w:val="006719DA"/>
    <w:rsid w:val="00675B27"/>
    <w:rsid w:val="00684DF7"/>
    <w:rsid w:val="0068646A"/>
    <w:rsid w:val="00687BF9"/>
    <w:rsid w:val="00691C3C"/>
    <w:rsid w:val="00692362"/>
    <w:rsid w:val="0069458D"/>
    <w:rsid w:val="006A0268"/>
    <w:rsid w:val="006B5109"/>
    <w:rsid w:val="006C6F9F"/>
    <w:rsid w:val="006D0B66"/>
    <w:rsid w:val="006D2D11"/>
    <w:rsid w:val="006E3F04"/>
    <w:rsid w:val="006E731B"/>
    <w:rsid w:val="006F117E"/>
    <w:rsid w:val="006F3919"/>
    <w:rsid w:val="00700BA2"/>
    <w:rsid w:val="00702A5E"/>
    <w:rsid w:val="00703050"/>
    <w:rsid w:val="00710D1F"/>
    <w:rsid w:val="00712D4C"/>
    <w:rsid w:val="007175C2"/>
    <w:rsid w:val="00723326"/>
    <w:rsid w:val="00723D3D"/>
    <w:rsid w:val="007301F5"/>
    <w:rsid w:val="007318AE"/>
    <w:rsid w:val="00742640"/>
    <w:rsid w:val="007515AF"/>
    <w:rsid w:val="0075719D"/>
    <w:rsid w:val="00761CF5"/>
    <w:rsid w:val="00775CE5"/>
    <w:rsid w:val="007809A1"/>
    <w:rsid w:val="00784944"/>
    <w:rsid w:val="00784FB9"/>
    <w:rsid w:val="00790CD2"/>
    <w:rsid w:val="007957F0"/>
    <w:rsid w:val="007A0BBC"/>
    <w:rsid w:val="007A1447"/>
    <w:rsid w:val="007A5072"/>
    <w:rsid w:val="007A7255"/>
    <w:rsid w:val="007C080A"/>
    <w:rsid w:val="007C5410"/>
    <w:rsid w:val="007C622E"/>
    <w:rsid w:val="007E1C1B"/>
    <w:rsid w:val="007F1DC8"/>
    <w:rsid w:val="007F2695"/>
    <w:rsid w:val="007F4CBF"/>
    <w:rsid w:val="00800CD1"/>
    <w:rsid w:val="008060CF"/>
    <w:rsid w:val="00811B09"/>
    <w:rsid w:val="00837B47"/>
    <w:rsid w:val="0084384A"/>
    <w:rsid w:val="008508C9"/>
    <w:rsid w:val="00853896"/>
    <w:rsid w:val="00855DA2"/>
    <w:rsid w:val="0086467B"/>
    <w:rsid w:val="00866029"/>
    <w:rsid w:val="008670F6"/>
    <w:rsid w:val="00872F95"/>
    <w:rsid w:val="00875958"/>
    <w:rsid w:val="00882719"/>
    <w:rsid w:val="00894767"/>
    <w:rsid w:val="008A540F"/>
    <w:rsid w:val="008B55C3"/>
    <w:rsid w:val="008C221F"/>
    <w:rsid w:val="008D10E0"/>
    <w:rsid w:val="008D742C"/>
    <w:rsid w:val="008E1A85"/>
    <w:rsid w:val="008F1C6B"/>
    <w:rsid w:val="008F1F18"/>
    <w:rsid w:val="008F3CC7"/>
    <w:rsid w:val="009037E6"/>
    <w:rsid w:val="009043B5"/>
    <w:rsid w:val="0090544F"/>
    <w:rsid w:val="00907089"/>
    <w:rsid w:val="0091430C"/>
    <w:rsid w:val="0093384F"/>
    <w:rsid w:val="00957369"/>
    <w:rsid w:val="009608EE"/>
    <w:rsid w:val="00981319"/>
    <w:rsid w:val="00985100"/>
    <w:rsid w:val="009A219B"/>
    <w:rsid w:val="009A4623"/>
    <w:rsid w:val="009A64B0"/>
    <w:rsid w:val="009B42CC"/>
    <w:rsid w:val="009C6142"/>
    <w:rsid w:val="009E0BA1"/>
    <w:rsid w:val="009E6A7D"/>
    <w:rsid w:val="009F165A"/>
    <w:rsid w:val="009F2999"/>
    <w:rsid w:val="009F59EC"/>
    <w:rsid w:val="00A047DF"/>
    <w:rsid w:val="00A06D6C"/>
    <w:rsid w:val="00A166DD"/>
    <w:rsid w:val="00A17D3B"/>
    <w:rsid w:val="00A20549"/>
    <w:rsid w:val="00A35224"/>
    <w:rsid w:val="00A42FA9"/>
    <w:rsid w:val="00A675CE"/>
    <w:rsid w:val="00A678C3"/>
    <w:rsid w:val="00A728C2"/>
    <w:rsid w:val="00A733B4"/>
    <w:rsid w:val="00A756CB"/>
    <w:rsid w:val="00A7579D"/>
    <w:rsid w:val="00A759F2"/>
    <w:rsid w:val="00A85563"/>
    <w:rsid w:val="00A92F2D"/>
    <w:rsid w:val="00A94B80"/>
    <w:rsid w:val="00A95627"/>
    <w:rsid w:val="00AC2D71"/>
    <w:rsid w:val="00AC5A5B"/>
    <w:rsid w:val="00AC5E24"/>
    <w:rsid w:val="00AD3ECC"/>
    <w:rsid w:val="00AE39A3"/>
    <w:rsid w:val="00B04395"/>
    <w:rsid w:val="00B10223"/>
    <w:rsid w:val="00B11BF3"/>
    <w:rsid w:val="00B11DA8"/>
    <w:rsid w:val="00B2093A"/>
    <w:rsid w:val="00B309B7"/>
    <w:rsid w:val="00B34409"/>
    <w:rsid w:val="00B47690"/>
    <w:rsid w:val="00B61393"/>
    <w:rsid w:val="00B762EE"/>
    <w:rsid w:val="00B86260"/>
    <w:rsid w:val="00B86B84"/>
    <w:rsid w:val="00B9275D"/>
    <w:rsid w:val="00B941E8"/>
    <w:rsid w:val="00B9440E"/>
    <w:rsid w:val="00B97255"/>
    <w:rsid w:val="00BA723A"/>
    <w:rsid w:val="00BC3ED0"/>
    <w:rsid w:val="00BD1221"/>
    <w:rsid w:val="00BD2584"/>
    <w:rsid w:val="00BE1EA9"/>
    <w:rsid w:val="00BE52EE"/>
    <w:rsid w:val="00BE5929"/>
    <w:rsid w:val="00BE71C2"/>
    <w:rsid w:val="00BF3979"/>
    <w:rsid w:val="00C00ACA"/>
    <w:rsid w:val="00C11772"/>
    <w:rsid w:val="00C172BD"/>
    <w:rsid w:val="00C24147"/>
    <w:rsid w:val="00C25D60"/>
    <w:rsid w:val="00C316E2"/>
    <w:rsid w:val="00C3599B"/>
    <w:rsid w:val="00C36EDE"/>
    <w:rsid w:val="00C36F17"/>
    <w:rsid w:val="00C5118C"/>
    <w:rsid w:val="00C51727"/>
    <w:rsid w:val="00C82CED"/>
    <w:rsid w:val="00C85AFB"/>
    <w:rsid w:val="00C87D1C"/>
    <w:rsid w:val="00C914D7"/>
    <w:rsid w:val="00CA0290"/>
    <w:rsid w:val="00CA3154"/>
    <w:rsid w:val="00CA5FEA"/>
    <w:rsid w:val="00CA7B7B"/>
    <w:rsid w:val="00CB112F"/>
    <w:rsid w:val="00CB12F6"/>
    <w:rsid w:val="00CC21E1"/>
    <w:rsid w:val="00CC4A02"/>
    <w:rsid w:val="00CD0C57"/>
    <w:rsid w:val="00CD629C"/>
    <w:rsid w:val="00CD6BFA"/>
    <w:rsid w:val="00CF1719"/>
    <w:rsid w:val="00CF5D89"/>
    <w:rsid w:val="00D11B9E"/>
    <w:rsid w:val="00D25B27"/>
    <w:rsid w:val="00D25BCD"/>
    <w:rsid w:val="00D34DBD"/>
    <w:rsid w:val="00D4655D"/>
    <w:rsid w:val="00D5473A"/>
    <w:rsid w:val="00D61B65"/>
    <w:rsid w:val="00D65D30"/>
    <w:rsid w:val="00D96858"/>
    <w:rsid w:val="00DA5679"/>
    <w:rsid w:val="00DA5DD3"/>
    <w:rsid w:val="00DB125A"/>
    <w:rsid w:val="00DB52CE"/>
    <w:rsid w:val="00DC0190"/>
    <w:rsid w:val="00DC72CB"/>
    <w:rsid w:val="00DE3479"/>
    <w:rsid w:val="00E03F65"/>
    <w:rsid w:val="00E17822"/>
    <w:rsid w:val="00E23BD4"/>
    <w:rsid w:val="00E24A6E"/>
    <w:rsid w:val="00E25180"/>
    <w:rsid w:val="00E52C48"/>
    <w:rsid w:val="00E543E1"/>
    <w:rsid w:val="00E55843"/>
    <w:rsid w:val="00E63C10"/>
    <w:rsid w:val="00EA3E59"/>
    <w:rsid w:val="00EB3113"/>
    <w:rsid w:val="00EC29F6"/>
    <w:rsid w:val="00EC442D"/>
    <w:rsid w:val="00EC7F27"/>
    <w:rsid w:val="00ED0CD9"/>
    <w:rsid w:val="00ED1D46"/>
    <w:rsid w:val="00ED36CE"/>
    <w:rsid w:val="00ED5BFB"/>
    <w:rsid w:val="00EE0B8B"/>
    <w:rsid w:val="00EE7551"/>
    <w:rsid w:val="00EF120C"/>
    <w:rsid w:val="00EF3CB9"/>
    <w:rsid w:val="00EF460F"/>
    <w:rsid w:val="00F0089E"/>
    <w:rsid w:val="00F05BE3"/>
    <w:rsid w:val="00F14C1B"/>
    <w:rsid w:val="00F31F24"/>
    <w:rsid w:val="00F33E6A"/>
    <w:rsid w:val="00F34177"/>
    <w:rsid w:val="00F34F65"/>
    <w:rsid w:val="00F43575"/>
    <w:rsid w:val="00F70809"/>
    <w:rsid w:val="00F73A27"/>
    <w:rsid w:val="00F77C9C"/>
    <w:rsid w:val="00F8718F"/>
    <w:rsid w:val="00F9220B"/>
    <w:rsid w:val="00FB1C32"/>
    <w:rsid w:val="00FD180F"/>
    <w:rsid w:val="00FD46E2"/>
    <w:rsid w:val="00FE1889"/>
    <w:rsid w:val="00FF07EB"/>
    <w:rsid w:val="00FF0B12"/>
    <w:rsid w:val="00FF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0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670F6"/>
    <w:pPr>
      <w:keepNext/>
      <w:bidi/>
      <w:outlineLvl w:val="3"/>
    </w:pPr>
    <w:rPr>
      <w:rFonts w:eastAsia="Calibri" w:cs="Arial"/>
      <w:b/>
      <w:sz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70F6"/>
    <w:pPr>
      <w:keepNext/>
      <w:bidi/>
      <w:jc w:val="center"/>
      <w:outlineLvl w:val="4"/>
    </w:pPr>
    <w:rPr>
      <w:rFonts w:eastAsia="Calibri" w:cs="Arial"/>
      <w:b/>
      <w:sz w:val="3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556CF"/>
    <w:pPr>
      <w:keepNext/>
      <w:keepLines/>
      <w:spacing w:before="200"/>
      <w:outlineLvl w:val="5"/>
    </w:pPr>
    <w:rPr>
      <w:rFonts w:ascii="Cambria" w:eastAsia="Calibri" w:hAnsi="Cambria" w:cs="Arial"/>
      <w:i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556CF"/>
    <w:pPr>
      <w:keepNext/>
      <w:keepLines/>
      <w:spacing w:before="200"/>
      <w:outlineLvl w:val="6"/>
    </w:pPr>
    <w:rPr>
      <w:rFonts w:ascii="Cambria" w:eastAsia="Calibri" w:hAnsi="Cambria" w:cs="Arial"/>
      <w:i/>
      <w:color w:val="4040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8670F6"/>
    <w:rPr>
      <w:rFonts w:ascii="Times New Roman" w:hAnsi="Times New Roman" w:cs="Times New Roman"/>
      <w:b/>
      <w:sz w:val="32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670F6"/>
    <w:rPr>
      <w:rFonts w:ascii="Times New Roman" w:hAnsi="Times New Roman" w:cs="Times New Roman"/>
      <w:b/>
      <w:sz w:val="3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556CF"/>
    <w:rPr>
      <w:rFonts w:ascii="Cambria" w:hAnsi="Cambria" w:cs="Times New Roman"/>
      <w:i/>
      <w:color w:val="243F60"/>
      <w:sz w:val="20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556CF"/>
    <w:rPr>
      <w:rFonts w:ascii="Cambria" w:hAnsi="Cambria" w:cs="Times New Roman"/>
      <w:i/>
      <w:color w:val="404040"/>
      <w:sz w:val="20"/>
      <w:lang w:eastAsia="ar-SA" w:bidi="ar-SA"/>
    </w:rPr>
  </w:style>
  <w:style w:type="table" w:styleId="TableGrid">
    <w:name w:val="Table Grid"/>
    <w:basedOn w:val="TableNormal"/>
    <w:uiPriority w:val="99"/>
    <w:locked/>
    <w:rsid w:val="00C85AFB"/>
    <w:pPr>
      <w:jc w:val="righ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ookTitle">
    <w:name w:val="Book Title"/>
    <w:basedOn w:val="DefaultParagraphFont"/>
    <w:uiPriority w:val="99"/>
    <w:qFormat/>
    <w:rsid w:val="00F43575"/>
    <w:rPr>
      <w:rFonts w:cs="Times New Roman"/>
      <w:b/>
      <w:smallCaps/>
      <w:spacing w:val="5"/>
    </w:rPr>
  </w:style>
  <w:style w:type="table" w:styleId="LightList-Accent5">
    <w:name w:val="Light List Accent 5"/>
    <w:basedOn w:val="TableNormal"/>
    <w:uiPriority w:val="99"/>
    <w:rsid w:val="0068646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Arial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MediumGrid2-Accent6">
    <w:name w:val="Medium Grid 2 Accent 6"/>
    <w:basedOn w:val="TableNormal"/>
    <w:uiPriority w:val="99"/>
    <w:rsid w:val="0068646A"/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EF4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99"/>
    <w:rsid w:val="0068646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Arial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rFonts w:cs="Arial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rFonts w:cs="Arial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rFonts w:cs="Arial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Arial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rPr>
        <w:rFonts w:cs="Arial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3">
    <w:name w:val="Medium Grid 3 Accent 3"/>
    <w:basedOn w:val="TableNormal"/>
    <w:uiPriority w:val="99"/>
    <w:rsid w:val="0068646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Arial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Arial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Arial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Arial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Arial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Arial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1">
    <w:name w:val="شبكة متوسطة 31"/>
    <w:uiPriority w:val="99"/>
    <w:rsid w:val="0068646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styleId="MediumGrid3-Accent6">
    <w:name w:val="Medium Grid 3 Accent 6"/>
    <w:basedOn w:val="TableNormal"/>
    <w:uiPriority w:val="99"/>
    <w:rsid w:val="000425C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Arial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Arial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Arial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Arial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Arial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Arial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ColorfulGrid-Accent6">
    <w:name w:val="Colorful Grid Accent 6"/>
    <w:basedOn w:val="TableNormal"/>
    <w:uiPriority w:val="99"/>
    <w:rsid w:val="000425C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Arial"/>
        <w:b/>
        <w:bCs/>
      </w:rPr>
      <w:tblPr/>
      <w:tcPr>
        <w:shd w:val="clear" w:color="auto" w:fill="FBD4B4"/>
      </w:tcPr>
    </w:tblStylePr>
    <w:tblStylePr w:type="lastRow">
      <w:rPr>
        <w:rFonts w:cs="Arial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Arial"/>
        <w:color w:val="FFFFFF"/>
      </w:rPr>
      <w:tblPr/>
      <w:tcPr>
        <w:shd w:val="clear" w:color="auto" w:fill="E36C0A"/>
      </w:tcPr>
    </w:tblStylePr>
    <w:tblStylePr w:type="lastCol">
      <w:rPr>
        <w:rFonts w:cs="Arial"/>
        <w:color w:val="FFFFFF"/>
      </w:rPr>
      <w:tblPr/>
      <w:tcPr>
        <w:shd w:val="clear" w:color="auto" w:fill="E36C0A"/>
      </w:tcPr>
    </w:tblStylePr>
    <w:tblStylePr w:type="band1Vert">
      <w:rPr>
        <w:rFonts w:cs="Arial"/>
      </w:rPr>
      <w:tblPr/>
      <w:tcPr>
        <w:shd w:val="clear" w:color="auto" w:fill="FBCAA2"/>
      </w:tcPr>
    </w:tblStylePr>
    <w:tblStylePr w:type="band1Horz">
      <w:rPr>
        <w:rFonts w:cs="Arial"/>
      </w:rPr>
      <w:tblPr/>
      <w:tcPr>
        <w:shd w:val="clear" w:color="auto" w:fill="FBCAA2"/>
      </w:tcPr>
    </w:tblStylePr>
  </w:style>
  <w:style w:type="table" w:styleId="LightShading-Accent3">
    <w:name w:val="Light Shading Accent 3"/>
    <w:basedOn w:val="TableNormal"/>
    <w:uiPriority w:val="99"/>
    <w:rsid w:val="00212399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99"/>
    <w:rsid w:val="0021239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Arial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C5118C"/>
    <w:rPr>
      <w:rFonts w:ascii="Tahoma" w:eastAsia="Calibri" w:hAnsi="Tahoma" w:cs="Arial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118C"/>
    <w:rPr>
      <w:rFonts w:ascii="Tahoma" w:hAnsi="Tahoma" w:cs="Times New Roman"/>
      <w:sz w:val="16"/>
      <w:lang w:eastAsia="ar-SA" w:bidi="ar-SA"/>
    </w:rPr>
  </w:style>
  <w:style w:type="table" w:customStyle="1" w:styleId="1">
    <w:name w:val="تظليل فاتح1"/>
    <w:uiPriority w:val="99"/>
    <w:rsid w:val="00C5118C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718BC"/>
    <w:pPr>
      <w:tabs>
        <w:tab w:val="center" w:pos="4153"/>
        <w:tab w:val="right" w:pos="8306"/>
      </w:tabs>
    </w:pPr>
    <w:rPr>
      <w:rFonts w:eastAsia="Calibri" w:cs="Aria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718BC"/>
    <w:rPr>
      <w:rFonts w:ascii="Times New Roman" w:hAnsi="Times New Roman" w:cs="Times New Roman"/>
      <w:lang w:eastAsia="ar-SA" w:bidi="ar-SA"/>
    </w:rPr>
  </w:style>
  <w:style w:type="paragraph" w:styleId="Footer">
    <w:name w:val="footer"/>
    <w:basedOn w:val="Normal"/>
    <w:link w:val="FooterChar"/>
    <w:uiPriority w:val="99"/>
    <w:rsid w:val="002718BC"/>
    <w:pPr>
      <w:tabs>
        <w:tab w:val="center" w:pos="4153"/>
        <w:tab w:val="right" w:pos="8306"/>
      </w:tabs>
    </w:pPr>
    <w:rPr>
      <w:rFonts w:eastAsia="Calibri" w:cs="Arial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718BC"/>
    <w:rPr>
      <w:rFonts w:ascii="Times New Roman" w:hAnsi="Times New Roman" w:cs="Times New Roman"/>
      <w:lang w:eastAsia="ar-SA" w:bidi="ar-SA"/>
    </w:rPr>
  </w:style>
  <w:style w:type="character" w:styleId="PageNumber">
    <w:name w:val="page number"/>
    <w:basedOn w:val="DefaultParagraphFont"/>
    <w:uiPriority w:val="99"/>
    <w:rsid w:val="002B38B1"/>
    <w:rPr>
      <w:rFonts w:cs="Times New Roman"/>
    </w:rPr>
  </w:style>
  <w:style w:type="numbering" w:styleId="111111">
    <w:name w:val="Outline List 2"/>
    <w:basedOn w:val="NoList"/>
    <w:uiPriority w:val="99"/>
    <w:semiHidden/>
    <w:unhideWhenUsed/>
    <w:rsid w:val="00073FAA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2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1282</TotalTime>
  <Pages>16</Pages>
  <Words>1699</Words>
  <Characters>9686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AL-DOR</dc:creator>
  <cp:keywords/>
  <dc:description/>
  <cp:lastModifiedBy>DR.Ahmed Saker</cp:lastModifiedBy>
  <cp:revision>107</cp:revision>
  <cp:lastPrinted>2013-07-13T19:35:00Z</cp:lastPrinted>
  <dcterms:created xsi:type="dcterms:W3CDTF">2012-10-15T18:18:00Z</dcterms:created>
  <dcterms:modified xsi:type="dcterms:W3CDTF">2013-10-16T10:26:00Z</dcterms:modified>
</cp:coreProperties>
</file>